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B32" w:rsidRPr="002E3B3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32"/>
        </w:rPr>
      </w:pPr>
      <w:r w:rsidRPr="002E3B32">
        <w:rPr>
          <w:rFonts w:ascii="Times New Roman" w:eastAsia="宋体" w:hAnsi="宋体"/>
          <w:b/>
          <w:color w:val="000000" w:themeColor="text1"/>
          <w:sz w:val="32"/>
        </w:rPr>
        <w:t>阶段</w:t>
      </w:r>
      <w:r w:rsidRPr="002E3B32">
        <w:rPr>
          <w:rFonts w:ascii="Times New Roman" w:eastAsia="宋体" w:hAnsi="宋体"/>
          <w:color w:val="000000" w:themeColor="text1"/>
          <w:sz w:val="32"/>
        </w:rPr>
        <w:t xml:space="preserve">　</w:t>
      </w:r>
      <w:r w:rsidRPr="002E3B32">
        <w:rPr>
          <w:rFonts w:eastAsia="方正兰亭中黑_GBK"/>
          <w:color w:val="000000" w:themeColor="text1"/>
          <w:sz w:val="32"/>
        </w:rPr>
        <w:t>综合练习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一、填一填。</w:t>
      </w:r>
      <w:r w:rsidRPr="00F11F4F">
        <w:rPr>
          <w:rFonts w:ascii="Times New Roman" w:eastAsia="宋体" w:hAnsi="宋体"/>
          <w:color w:val="000000" w:themeColor="text1"/>
        </w:rPr>
        <w:t>(16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里填上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宋体"/>
          <w:color w:val="000000" w:themeColor="text1"/>
        </w:rPr>
        <w:t>平移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或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宋体"/>
          <w:color w:val="000000" w:themeColor="text1"/>
        </w:rPr>
        <w:t>旋转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A8F76AE" wp14:editId="1CC8D3E5">
            <wp:extent cx="3657600" cy="876240"/>
            <wp:effectExtent l="0" t="0" r="0" b="0"/>
            <wp:docPr id="97" name="MM3LRQ59.eps" descr="id:2147485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计算</w:t>
      </w:r>
      <w:r w:rsidRPr="00F11F4F">
        <w:rPr>
          <w:rFonts w:ascii="Times New Roman" w:eastAsia="宋体" w:hAnsi="宋体"/>
          <w:color w:val="000000" w:themeColor="text1"/>
        </w:rPr>
        <w:t>376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2,</w:t>
      </w:r>
      <w:r w:rsidRPr="00F11F4F">
        <w:rPr>
          <w:rFonts w:ascii="Times New Roman" w:eastAsia="宋体" w:hAnsi="宋体"/>
          <w:color w:val="000000" w:themeColor="text1"/>
        </w:rPr>
        <w:t>商是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位数。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从</w:t>
      </w:r>
      <w:r w:rsidRPr="00F11F4F">
        <w:rPr>
          <w:rFonts w:ascii="Times New Roman" w:eastAsia="宋体" w:hAnsi="宋体"/>
          <w:color w:val="000000" w:themeColor="text1"/>
        </w:rPr>
        <w:t>770</w:t>
      </w:r>
      <w:r w:rsidRPr="00F11F4F">
        <w:rPr>
          <w:rFonts w:ascii="Times New Roman" w:eastAsia="宋体" w:hAnsi="宋体"/>
          <w:color w:val="000000" w:themeColor="text1"/>
        </w:rPr>
        <w:t>里连续减去</w:t>
      </w:r>
      <w:r w:rsidRPr="00F11F4F">
        <w:rPr>
          <w:rFonts w:ascii="Times New Roman" w:eastAsia="宋体" w:hAnsi="宋体"/>
          <w:color w:val="000000" w:themeColor="text1"/>
        </w:rPr>
        <w:t>7,</w:t>
      </w:r>
      <w:r w:rsidRPr="00F11F4F">
        <w:rPr>
          <w:rFonts w:ascii="Times New Roman" w:eastAsia="宋体" w:hAnsi="宋体"/>
          <w:color w:val="000000" w:themeColor="text1"/>
        </w:rPr>
        <w:t>需要减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次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结果为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一个数除以</w:t>
      </w:r>
      <w:r w:rsidRPr="00F11F4F">
        <w:rPr>
          <w:rFonts w:ascii="Times New Roman" w:eastAsia="宋体" w:hAnsi="宋体"/>
          <w:color w:val="000000" w:themeColor="text1"/>
        </w:rPr>
        <w:t>5,</w:t>
      </w:r>
      <w:r w:rsidRPr="00F11F4F">
        <w:rPr>
          <w:rFonts w:ascii="Times New Roman" w:eastAsia="宋体" w:hAnsi="宋体"/>
          <w:color w:val="000000" w:themeColor="text1"/>
        </w:rPr>
        <w:t>如果有余数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那么余数最大是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7,</w:t>
      </w:r>
      <w:r w:rsidRPr="00F11F4F">
        <w:rPr>
          <w:rFonts w:ascii="Times New Roman" w:eastAsia="宋体" w:hAnsi="宋体"/>
          <w:color w:val="000000" w:themeColor="text1"/>
        </w:rPr>
        <w:t>要使商的末尾有</w:t>
      </w:r>
      <w:r w:rsidRPr="00F11F4F">
        <w:rPr>
          <w:rFonts w:ascii="Times New Roman" w:eastAsia="宋体" w:hAnsi="宋体"/>
          <w:color w:val="000000" w:themeColor="text1"/>
        </w:rPr>
        <w:t>0,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里填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如果一个正方形的边长增加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那么这个正方形的周长就增加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厘米。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二、选一选。</w:t>
      </w:r>
      <w:r w:rsidRPr="00F11F4F">
        <w:rPr>
          <w:rFonts w:ascii="Times New Roman" w:eastAsia="宋体" w:hAnsi="宋体"/>
          <w:color w:val="000000" w:themeColor="text1"/>
        </w:rPr>
        <w:t>(12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下列图形不是轴对称图形的是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F75B422" wp14:editId="418C622E">
            <wp:extent cx="558360" cy="545760"/>
            <wp:effectExtent l="0" t="0" r="0" b="0"/>
            <wp:docPr id="98" name="MM3LRQ60.eps" descr="id:2147485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19F52C8" wp14:editId="183794DB">
            <wp:extent cx="520200" cy="545760"/>
            <wp:effectExtent l="0" t="0" r="0" b="0"/>
            <wp:docPr id="99" name="MM3LRQ60-1.eps" descr="id:2147485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20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7565300" wp14:editId="35BAFEBE">
            <wp:extent cx="850320" cy="405360"/>
            <wp:effectExtent l="0" t="0" r="0" b="0"/>
            <wp:docPr id="100" name="MM3LRQ60-2.eps" descr="id:2147485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下列是旋转现象的是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把书从书包里拿出来</w:t>
      </w:r>
      <w:r w:rsidRPr="00F11F4F">
        <w:rPr>
          <w:rFonts w:ascii="Times New Roman" w:eastAsia="宋体" w:hAnsi="宋体"/>
          <w:color w:val="000000" w:themeColor="text1"/>
        </w:rPr>
        <w:tab/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自行车车轮的转动</w:t>
      </w:r>
      <w:r w:rsidRPr="00F11F4F">
        <w:rPr>
          <w:rFonts w:ascii="Times New Roman" w:eastAsia="宋体" w:hAnsi="宋体"/>
          <w:color w:val="000000" w:themeColor="text1"/>
        </w:rPr>
        <w:tab/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擦玻璃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一个数的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倍是</w:t>
      </w:r>
      <w:r w:rsidRPr="00F11F4F">
        <w:rPr>
          <w:rFonts w:ascii="Times New Roman" w:eastAsia="宋体" w:hAnsi="宋体"/>
          <w:color w:val="000000" w:themeColor="text1"/>
        </w:rPr>
        <w:t>312,</w:t>
      </w:r>
      <w:r w:rsidRPr="00F11F4F">
        <w:rPr>
          <w:rFonts w:ascii="Times New Roman" w:eastAsia="宋体" w:hAnsi="宋体"/>
          <w:color w:val="000000" w:themeColor="text1"/>
        </w:rPr>
        <w:t>这个数是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144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936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104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一个三位数除以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的商仍然是一个三位数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则被除数的百位上的数不可能是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lastRenderedPageBreak/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下面的图形都是由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个边长为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厘米的小正方形组成的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其中周长最长的是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2E3B32" w:rsidRPr="00F11F4F" w:rsidRDefault="002E3B32" w:rsidP="00072944">
      <w:pPr>
        <w:tabs>
          <w:tab w:val="left" w:pos="2555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1CB8D66" wp14:editId="58FC5BBE">
            <wp:extent cx="812160" cy="824400"/>
            <wp:effectExtent l="0" t="0" r="0" b="0"/>
            <wp:docPr id="101" name="MM3LRQ63.eps" descr="id:2147485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458721F" wp14:editId="301EF0E5">
            <wp:extent cx="812160" cy="291960"/>
            <wp:effectExtent l="0" t="0" r="0" b="0"/>
            <wp:docPr id="102" name="MM3LRQ63-1.eps" descr="id:2147485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ab/>
      </w:r>
      <w:r w:rsidR="00072944">
        <w:rPr>
          <w:rFonts w:ascii="Times New Roman" w:eastAsia="宋体" w:hAnsi="宋体"/>
          <w:color w:val="000000" w:themeColor="text1"/>
        </w:rPr>
        <w:t xml:space="preserve">  </w:t>
      </w:r>
      <w:r w:rsidRPr="00F11F4F">
        <w:rPr>
          <w:rFonts w:ascii="Times New Roman" w:eastAsia="宋体" w:hAnsi="宋体"/>
          <w:color w:val="000000" w:themeColor="text1"/>
        </w:rPr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E0C4EAB" wp14:editId="2932C8EB">
            <wp:extent cx="558360" cy="558360"/>
            <wp:effectExtent l="0" t="0" r="0" b="0"/>
            <wp:docPr id="103" name="MM3LRQ63-2.eps" descr="id:2147485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四边形是由四条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围成的图形。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线段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直线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射线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三、判一判。正确的在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Arial" w:eastAsia="黑体" w:hAnsi="黑体"/>
          <w:color w:val="000000" w:themeColor="text1"/>
        </w:rPr>
        <w:t>内画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Cambria Math" w:eastAsia="NEU-BZ-S92" w:hAnsi="Cambria Math"/>
          <w:color w:val="000000" w:themeColor="text1"/>
        </w:rPr>
        <w:t>√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Arial" w:eastAsia="黑体" w:hAnsi="黑体"/>
          <w:color w:val="000000" w:themeColor="text1"/>
        </w:rPr>
        <w:t>错误的在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Arial" w:eastAsia="黑体" w:hAnsi="黑体"/>
          <w:color w:val="000000" w:themeColor="text1"/>
        </w:rPr>
        <w:t>内画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Times New Roman" w:cs="Times New Roman"/>
          <w:b/>
          <w:color w:val="000000" w:themeColor="text1"/>
        </w:rPr>
        <w:t>×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Arial" w:eastAsia="黑体" w:hAnsi="黑体"/>
          <w:color w:val="000000" w:themeColor="text1"/>
        </w:rPr>
        <w:t>。</w:t>
      </w:r>
      <w:r w:rsidRPr="00F11F4F">
        <w:rPr>
          <w:rFonts w:ascii="Times New Roman" w:eastAsia="宋体" w:hAnsi="宋体"/>
          <w:color w:val="000000" w:themeColor="text1"/>
        </w:rPr>
        <w:t>(8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在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=6</w:t>
      </w:r>
      <w:r w:rsidRPr="00F11F4F">
        <w:rPr>
          <w:rFonts w:ascii="Times New Roman" w:eastAsia="宋体" w:hAnsi="宋体"/>
          <w:color w:val="000000" w:themeColor="text1"/>
        </w:rPr>
        <w:t>……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中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除数一定是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在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6=7</w:t>
      </w:r>
      <w:r w:rsidRPr="00F11F4F">
        <w:rPr>
          <w:rFonts w:ascii="Times New Roman" w:eastAsia="宋体" w:hAnsi="宋体"/>
          <w:color w:val="000000" w:themeColor="text1"/>
        </w:rPr>
        <w:t>……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中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余数一定是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C52AE33" wp14:editId="2AF1914D">
            <wp:extent cx="533520" cy="266040"/>
            <wp:effectExtent l="0" t="0" r="0" b="0"/>
            <wp:docPr id="104" name="MM3LRQ64.eps" descr="id:2147485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3520" cy="2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>这个图形是一个封闭图形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它有周长。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两个长方形一定能拼成一个正方形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一个正方形能剪成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个一样的长方形。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四、把通过平移得到的两个图形连起来。</w:t>
      </w:r>
      <w:r w:rsidRPr="00F11F4F">
        <w:rPr>
          <w:rFonts w:ascii="Times New Roman" w:eastAsia="宋体" w:hAnsi="宋体"/>
          <w:color w:val="000000" w:themeColor="text1"/>
        </w:rPr>
        <w:t>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0600859" wp14:editId="4F2CFBD9">
            <wp:extent cx="3060000" cy="1408680"/>
            <wp:effectExtent l="0" t="0" r="0" b="0"/>
            <wp:docPr id="105" name="MM3LRQ66.eps" descr="id:2147485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1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36"/>
        </w:rPr>
        <w:t>五、计算题。</w:t>
      </w:r>
      <w:r w:rsidRPr="00F11F4F">
        <w:rPr>
          <w:rFonts w:ascii="Times New Roman" w:eastAsia="宋体" w:hAnsi="宋体"/>
          <w:color w:val="000000" w:themeColor="text1"/>
          <w:sz w:val="36"/>
        </w:rPr>
        <w:t>(30</w:t>
      </w:r>
      <w:r w:rsidRPr="00F11F4F">
        <w:rPr>
          <w:rFonts w:ascii="Times New Roman" w:eastAsia="楷体" w:hAnsi="楷体"/>
          <w:color w:val="000000" w:themeColor="text1"/>
          <w:sz w:val="36"/>
        </w:rPr>
        <w:t>分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直接写出得数。</w:t>
      </w:r>
      <w:r w:rsidRPr="00F11F4F">
        <w:rPr>
          <w:rFonts w:ascii="Times New Roman" w:eastAsia="宋体" w:hAnsi="宋体"/>
          <w:color w:val="000000" w:themeColor="text1"/>
        </w:rPr>
        <w:t>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80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4=</w:t>
      </w:r>
      <w:r w:rsidRPr="00F11F4F">
        <w:rPr>
          <w:rFonts w:ascii="Times New Roman" w:eastAsia="宋体" w:hAnsi="宋体"/>
          <w:color w:val="000000" w:themeColor="text1"/>
        </w:rPr>
        <w:tab/>
        <w:t>280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4=</w:t>
      </w:r>
      <w:r w:rsidRPr="00F11F4F">
        <w:rPr>
          <w:rFonts w:ascii="Times New Roman" w:eastAsia="宋体" w:hAnsi="宋体"/>
          <w:color w:val="000000" w:themeColor="text1"/>
        </w:rPr>
        <w:tab/>
        <w:t>64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2=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638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Times New Roman" w:cs="Times New Roman"/>
          <w:color w:val="000000" w:themeColor="text1"/>
        </w:rPr>
        <w:t>≈</w:t>
      </w:r>
      <w:r w:rsidRPr="00F11F4F">
        <w:rPr>
          <w:rFonts w:ascii="Times New Roman" w:eastAsia="宋体" w:hAnsi="宋体"/>
          <w:color w:val="000000" w:themeColor="text1"/>
        </w:rPr>
        <w:tab/>
        <w:t>181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≈</w:t>
      </w:r>
      <w:r w:rsidRPr="00F11F4F">
        <w:rPr>
          <w:rFonts w:ascii="Times New Roman" w:eastAsia="宋体" w:hAnsi="宋体"/>
          <w:color w:val="000000" w:themeColor="text1"/>
        </w:rPr>
        <w:tab/>
        <w:t>238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Times New Roman" w:cs="Times New Roman"/>
          <w:color w:val="000000" w:themeColor="text1"/>
        </w:rPr>
        <w:t>≈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列竖式计算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并验算。</w:t>
      </w:r>
      <w:r w:rsidRPr="00F11F4F">
        <w:rPr>
          <w:rFonts w:ascii="Times New Roman" w:eastAsia="宋体" w:hAnsi="宋体"/>
          <w:color w:val="000000" w:themeColor="text1"/>
        </w:rPr>
        <w:t>(9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642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ab/>
        <w:t>527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ab/>
        <w:t>840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7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脱式计算。</w:t>
      </w:r>
      <w:r w:rsidRPr="00F11F4F">
        <w:rPr>
          <w:rFonts w:ascii="Times New Roman" w:eastAsia="宋体" w:hAnsi="宋体"/>
          <w:color w:val="000000" w:themeColor="text1"/>
        </w:rPr>
        <w:t>(9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072944">
      <w:pPr>
        <w:tabs>
          <w:tab w:val="left" w:pos="2690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360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2-84</w:t>
      </w:r>
      <w:r w:rsidRPr="00F11F4F">
        <w:rPr>
          <w:rFonts w:ascii="Times New Roman" w:eastAsia="宋体" w:hAnsi="宋体"/>
          <w:color w:val="000000" w:themeColor="text1"/>
        </w:rPr>
        <w:tab/>
        <w:t>856-720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ab/>
      </w:r>
      <w:r w:rsidR="00072944">
        <w:rPr>
          <w:rFonts w:ascii="Times New Roman" w:eastAsia="宋体" w:hAnsi="宋体"/>
          <w:color w:val="000000" w:themeColor="text1"/>
        </w:rPr>
        <w:t xml:space="preserve">  </w:t>
      </w:r>
      <w:r w:rsidRPr="00F11F4F">
        <w:rPr>
          <w:rFonts w:ascii="Times New Roman" w:eastAsia="宋体" w:hAnsi="宋体"/>
          <w:color w:val="000000" w:themeColor="text1"/>
        </w:rPr>
        <w:t>(563-95)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9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计算下面图形的周长。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单位</w:t>
      </w:r>
      <w:r w:rsidRPr="00F11F4F">
        <w:rPr>
          <w:rFonts w:ascii="Times New Roman" w:eastAsia="宋体" w:hAnsi="宋体"/>
          <w:color w:val="000000" w:themeColor="text1"/>
        </w:rPr>
        <w:t>: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)(6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BC6928B" wp14:editId="5BF0A8C0">
            <wp:extent cx="3898080" cy="888480"/>
            <wp:effectExtent l="0" t="0" r="0" b="0"/>
            <wp:docPr id="106" name="MM3LRQ65.eps" descr="id:2147485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9808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六、解决问题。</w:t>
      </w:r>
      <w:r w:rsidRPr="00F11F4F">
        <w:rPr>
          <w:rFonts w:ascii="Times New Roman" w:eastAsia="宋体" w:hAnsi="宋体"/>
          <w:color w:val="000000" w:themeColor="text1"/>
        </w:rPr>
        <w:t>(28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一本童话书有</w:t>
      </w:r>
      <w:r w:rsidRPr="00F11F4F">
        <w:rPr>
          <w:rFonts w:ascii="Times New Roman" w:eastAsia="宋体" w:hAnsi="宋体"/>
          <w:color w:val="000000" w:themeColor="text1"/>
        </w:rPr>
        <w:t>224</w:t>
      </w:r>
      <w:r w:rsidRPr="00F11F4F">
        <w:rPr>
          <w:rFonts w:ascii="Times New Roman" w:eastAsia="宋体" w:hAnsi="宋体"/>
          <w:color w:val="000000" w:themeColor="text1"/>
        </w:rPr>
        <w:t>页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小华每天读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>页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多少天能把这本童话书读完</w:t>
      </w:r>
      <w:r w:rsidRPr="00F11F4F">
        <w:rPr>
          <w:rFonts w:ascii="Times New Roman" w:eastAsia="宋体" w:hAnsi="宋体"/>
          <w:color w:val="000000" w:themeColor="text1"/>
        </w:rPr>
        <w:t>?(6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喜欢看科技书的学生有多少人</w:t>
      </w:r>
      <w:r w:rsidRPr="00F11F4F">
        <w:rPr>
          <w:rFonts w:ascii="Times New Roman" w:eastAsia="宋体" w:hAnsi="宋体"/>
          <w:color w:val="000000" w:themeColor="text1"/>
        </w:rPr>
        <w:t>?(6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A86A7D1" wp14:editId="5AE0BD23">
            <wp:extent cx="3200400" cy="749160"/>
            <wp:effectExtent l="0" t="0" r="0" b="0"/>
            <wp:docPr id="107" name="MM3LRQ67.eps" descr="id:2147485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下面是某小学的跑道平面图。体育课上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李老师要求每名学生绕操场慢跑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圈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每人要跑多少米</w:t>
      </w:r>
      <w:r w:rsidRPr="00F11F4F">
        <w:rPr>
          <w:rFonts w:ascii="Times New Roman" w:eastAsia="宋体" w:hAnsi="宋体"/>
          <w:color w:val="000000" w:themeColor="text1"/>
        </w:rPr>
        <w:t>?(8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AC4DB1A" wp14:editId="6D166A28">
            <wp:extent cx="1917720" cy="902160"/>
            <wp:effectExtent l="0" t="0" r="0" b="0"/>
            <wp:docPr id="108" name="MM3LRQ69.eps" descr="id:2147485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1772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下面是三个小朋友跳绳的记录。</w:t>
      </w:r>
      <w:r w:rsidRPr="00F11F4F">
        <w:rPr>
          <w:rFonts w:ascii="Times New Roman" w:eastAsia="宋体" w:hAnsi="宋体"/>
          <w:color w:val="000000" w:themeColor="text1"/>
        </w:rPr>
        <w:t>(8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tbl>
      <w:tblPr>
        <w:tblW w:w="372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25"/>
        <w:gridCol w:w="2712"/>
        <w:gridCol w:w="1724"/>
      </w:tblGrid>
      <w:tr w:rsidR="002E3B32" w:rsidRPr="00F11F4F" w:rsidTr="00072944">
        <w:trPr>
          <w:trHeight w:val="596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3B32" w:rsidRPr="00F11F4F" w:rsidRDefault="002E3B32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姓名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3B32" w:rsidRPr="00F11F4F" w:rsidRDefault="002E3B32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时间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/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分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3B32" w:rsidRPr="00F11F4F" w:rsidRDefault="002E3B32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个数</w:t>
            </w:r>
          </w:p>
        </w:tc>
      </w:tr>
      <w:tr w:rsidR="002E3B32" w:rsidRPr="00F11F4F" w:rsidTr="00072944">
        <w:trPr>
          <w:trHeight w:val="311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3B32" w:rsidRPr="00F11F4F" w:rsidRDefault="002E3B32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乐乐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3B32" w:rsidRPr="00F11F4F" w:rsidRDefault="002E3B32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3B32" w:rsidRPr="00F11F4F" w:rsidRDefault="002E3B32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219</w:t>
            </w:r>
          </w:p>
        </w:tc>
      </w:tr>
      <w:tr w:rsidR="002E3B32" w:rsidRPr="00F11F4F" w:rsidTr="00072944">
        <w:trPr>
          <w:trHeight w:val="306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3B32" w:rsidRPr="00F11F4F" w:rsidRDefault="002E3B32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小翔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3B32" w:rsidRPr="00F11F4F" w:rsidRDefault="002E3B32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3B32" w:rsidRPr="00F11F4F" w:rsidRDefault="002E3B32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336</w:t>
            </w:r>
          </w:p>
        </w:tc>
      </w:tr>
      <w:tr w:rsidR="002E3B32" w:rsidRPr="00F11F4F" w:rsidTr="00072944">
        <w:trPr>
          <w:trHeight w:val="311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3B32" w:rsidRPr="00F11F4F" w:rsidRDefault="002E3B32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小刚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3B32" w:rsidRPr="00F11F4F" w:rsidRDefault="002E3B32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3B32" w:rsidRPr="00F11F4F" w:rsidRDefault="002E3B32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450</w:t>
            </w:r>
          </w:p>
        </w:tc>
      </w:tr>
    </w:tbl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哪个小朋友跳得最快</w:t>
      </w:r>
      <w:r w:rsidRPr="00F11F4F">
        <w:rPr>
          <w:rFonts w:ascii="Times New Roman" w:eastAsia="宋体" w:hAnsi="宋体"/>
          <w:color w:val="000000" w:themeColor="text1"/>
        </w:rPr>
        <w:t>?</w:t>
      </w: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F11F4F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382A22">
        <w:rPr>
          <w:rFonts w:ascii="Times New Roman" w:eastAsia="宋体" w:hAnsi="宋体"/>
          <w:b/>
          <w:color w:val="FF0000"/>
          <w:sz w:val="30"/>
        </w:rPr>
        <w:t>阶段</w:t>
      </w:r>
      <w:r w:rsidRPr="00382A22">
        <w:rPr>
          <w:rFonts w:ascii="Times New Roman" w:eastAsia="宋体" w:hAnsi="宋体"/>
          <w:color w:val="FF0000"/>
          <w:sz w:val="30"/>
        </w:rPr>
        <w:t xml:space="preserve">　</w:t>
      </w:r>
      <w:r w:rsidRPr="00382A22">
        <w:rPr>
          <w:rFonts w:eastAsia="方正兰亭中黑_GBK"/>
          <w:color w:val="FF0000"/>
          <w:sz w:val="30"/>
        </w:rPr>
        <w:t>综合练习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一、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平移　旋转　平移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 xml:space="preserve">三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110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4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4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12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二、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C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三、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.×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.×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Cambria Math" w:eastAsia="NEU-BZ-S92" w:hAnsi="Cambria Math"/>
        </w:rPr>
        <w:t>√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.×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四、</w:t>
      </w:r>
      <w:r w:rsidRPr="00382A22">
        <w:rPr>
          <w:rFonts w:ascii="Times New Roman" w:eastAsia="宋体" w:hAnsi="宋体"/>
          <w:noProof/>
        </w:rPr>
        <w:drawing>
          <wp:inline distT="0" distB="0" distL="0" distR="0" wp14:anchorId="6BA94CE3" wp14:editId="58F79E7E">
            <wp:extent cx="2120760" cy="1206360"/>
            <wp:effectExtent l="0" t="0" r="0" b="0"/>
            <wp:docPr id="78" name="MM3LRQ101.eps" descr="id:2147484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2076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五、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70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32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80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60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30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160</w:t>
      </w:r>
      <w:r w:rsidRPr="00382A22">
        <w:rPr>
          <w:rFonts w:ascii="Times New Roman" w:eastAsia="宋体" w:hAnsi="宋体"/>
        </w:rPr>
        <w:t>……</w:t>
      </w:r>
      <w:r w:rsidRPr="00382A22">
        <w:rPr>
          <w:rFonts w:ascii="Times New Roman" w:eastAsia="宋体" w:hAnsi="宋体"/>
        </w:rPr>
        <w:t>2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105</w:t>
      </w:r>
      <w:r w:rsidRPr="00382A22">
        <w:rPr>
          <w:rFonts w:ascii="Times New Roman" w:eastAsia="宋体" w:hAnsi="宋体"/>
        </w:rPr>
        <w:t>……</w:t>
      </w:r>
      <w:r w:rsidRPr="00382A22">
        <w:rPr>
          <w:rFonts w:ascii="Times New Roman" w:eastAsia="宋体" w:hAnsi="宋体"/>
        </w:rPr>
        <w:t>2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120</w:t>
      </w:r>
      <w:r w:rsidRPr="00382A22">
        <w:rPr>
          <w:rFonts w:ascii="Times New Roman" w:eastAsia="宋体" w:hAnsi="宋体"/>
        </w:rPr>
        <w:t xml:space="preserve">　竖式及验算略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96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776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52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(40+20)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2=120(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(21+8)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2=58(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58+2+2=62(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六、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224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8=28(</w:t>
      </w:r>
      <w:r w:rsidRPr="00382A22">
        <w:rPr>
          <w:rFonts w:ascii="Times New Roman" w:eastAsia="宋体" w:hAnsi="宋体"/>
        </w:rPr>
        <w:t>天</w:t>
      </w:r>
      <w:r w:rsidRPr="00382A22">
        <w:rPr>
          <w:rFonts w:ascii="Times New Roman" w:eastAsia="宋体" w:hAnsi="宋体"/>
        </w:rPr>
        <w:t>)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756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4=189(</w:t>
      </w:r>
      <w:r w:rsidRPr="00382A22">
        <w:rPr>
          <w:rFonts w:ascii="Times New Roman" w:eastAsia="宋体" w:hAnsi="宋体"/>
        </w:rPr>
        <w:t>人</w:t>
      </w:r>
      <w:r w:rsidRPr="00382A22">
        <w:rPr>
          <w:rFonts w:ascii="Times New Roman" w:eastAsia="宋体" w:hAnsi="宋体"/>
        </w:rPr>
        <w:t>)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120+75+120+75=390(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乐乐</w:t>
      </w:r>
      <w:r w:rsidRPr="00382A22">
        <w:rPr>
          <w:rFonts w:ascii="Times New Roman" w:eastAsia="宋体" w:hAnsi="宋体"/>
        </w:rPr>
        <w:t>:219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3=73(</w:t>
      </w:r>
      <w:r w:rsidRPr="00382A22">
        <w:rPr>
          <w:rFonts w:ascii="Times New Roman" w:eastAsia="宋体" w:hAnsi="宋体"/>
        </w:rPr>
        <w:t>个</w:t>
      </w:r>
      <w:r w:rsidRPr="00382A22">
        <w:rPr>
          <w:rFonts w:ascii="Times New Roman" w:eastAsia="宋体" w:hAnsi="宋体"/>
        </w:rPr>
        <w:t>)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小翔</w:t>
      </w:r>
      <w:r w:rsidRPr="00382A22">
        <w:rPr>
          <w:rFonts w:ascii="Times New Roman" w:eastAsia="宋体" w:hAnsi="宋体"/>
        </w:rPr>
        <w:t>:336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4=84(</w:t>
      </w:r>
      <w:r w:rsidRPr="00382A22">
        <w:rPr>
          <w:rFonts w:ascii="Times New Roman" w:eastAsia="宋体" w:hAnsi="宋体"/>
        </w:rPr>
        <w:t>个</w:t>
      </w:r>
      <w:r w:rsidRPr="00382A22">
        <w:rPr>
          <w:rFonts w:ascii="Times New Roman" w:eastAsia="宋体" w:hAnsi="宋体"/>
        </w:rPr>
        <w:t>)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小刚</w:t>
      </w:r>
      <w:r w:rsidRPr="00382A22">
        <w:rPr>
          <w:rFonts w:ascii="Times New Roman" w:eastAsia="宋体" w:hAnsi="宋体"/>
        </w:rPr>
        <w:t>:4</w:t>
      </w:r>
      <w:bookmarkStart w:id="0" w:name="_GoBack"/>
      <w:bookmarkEnd w:id="0"/>
      <w:r w:rsidRPr="00382A22">
        <w:rPr>
          <w:rFonts w:ascii="Times New Roman" w:eastAsia="宋体" w:hAnsi="宋体"/>
        </w:rPr>
        <w:t>50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5=90(</w:t>
      </w:r>
      <w:r w:rsidRPr="00382A22">
        <w:rPr>
          <w:rFonts w:ascii="Times New Roman" w:eastAsia="宋体" w:hAnsi="宋体"/>
        </w:rPr>
        <w:t>个</w:t>
      </w:r>
      <w:r w:rsidRPr="00382A22">
        <w:rPr>
          <w:rFonts w:ascii="Times New Roman" w:eastAsia="宋体" w:hAnsi="宋体"/>
        </w:rPr>
        <w:t>)</w:t>
      </w:r>
    </w:p>
    <w:p w:rsidR="002E3B32" w:rsidRPr="00382A22" w:rsidRDefault="002E3B32" w:rsidP="002E3B3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90&gt;84&gt;73,</w:t>
      </w:r>
      <w:r w:rsidRPr="00382A22">
        <w:rPr>
          <w:rFonts w:ascii="Times New Roman" w:eastAsia="宋体" w:hAnsi="宋体"/>
        </w:rPr>
        <w:t>小刚跳得最快。</w:t>
      </w:r>
    </w:p>
    <w:p w:rsidR="00647169" w:rsidRPr="002E3B32" w:rsidRDefault="00647169" w:rsidP="00B50CDA"/>
    <w:sectPr w:rsidR="00647169" w:rsidRPr="002E3B32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944" w:rsidRDefault="00072944" w:rsidP="00072944">
      <w:r>
        <w:separator/>
      </w:r>
    </w:p>
  </w:endnote>
  <w:endnote w:type="continuationSeparator" w:id="0">
    <w:p w:rsidR="00072944" w:rsidRDefault="00072944" w:rsidP="0007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944" w:rsidRDefault="00072944" w:rsidP="00072944">
      <w:r>
        <w:separator/>
      </w:r>
    </w:p>
  </w:footnote>
  <w:footnote w:type="continuationSeparator" w:id="0">
    <w:p w:rsidR="00072944" w:rsidRDefault="00072944" w:rsidP="000729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B32"/>
    <w:rsid w:val="00072944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2E3B32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AEFFCD-3F88-43AC-9F39-4878132D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B32"/>
    <w:rPr>
      <w:rFonts w:ascii="NEU-BZ-S92" w:eastAsia="方正书宋_GBK" w:hAnsi="NEU-BZ-S92" w:cstheme="minorBid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72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72944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07294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72944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0</TotalTime>
  <Pages>5</Pages>
  <Words>787</Words>
  <Characters>577</Characters>
  <Application>Microsoft Office Word</Application>
  <DocSecurity>0</DocSecurity>
  <Lines>4</Lines>
  <Paragraphs>2</Paragraphs>
  <ScaleCrop>false</ScaleCrop>
  <Company>微软中国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2026-02-11T10:00:00Z</dcterms:created>
  <dcterms:modified xsi:type="dcterms:W3CDTF">2026-02-11T10:05:00Z</dcterms:modified>
</cp:coreProperties>
</file>