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0758" w:rsidRPr="00AF1739" w:rsidRDefault="00340758" w:rsidP="00340758">
      <w:pPr>
        <w:pStyle w:val="a4"/>
        <w:spacing w:line="360" w:lineRule="auto"/>
        <w:rPr>
          <w:rFonts w:ascii="黑体" w:eastAsia="黑体" w:hAnsi="黑体"/>
          <w:b w:val="0"/>
          <w:color w:val="000000" w:themeColor="text1"/>
        </w:rPr>
      </w:pPr>
      <w:r w:rsidRPr="00AF1739">
        <w:rPr>
          <w:rFonts w:ascii="黑体" w:eastAsia="黑体" w:hAnsi="黑体"/>
          <w:b w:val="0"/>
          <w:color w:val="000000" w:themeColor="text1"/>
        </w:rPr>
        <w:t>第二单元综合练习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一、填一填。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计算</w:t>
      </w:r>
      <w:r w:rsidRPr="00AF1739">
        <w:rPr>
          <w:rFonts w:ascii="Times New Roman" w:eastAsia="楷体" w:hAnsi="楷体"/>
          <w:color w:val="000000" w:themeColor="text1"/>
        </w:rPr>
        <w:t>12-9</w:t>
      </w:r>
      <w:r w:rsidRPr="00AF1739">
        <w:rPr>
          <w:rFonts w:ascii="Times New Roman" w:eastAsia="楷体" w:hAnsi="楷体"/>
          <w:color w:val="000000" w:themeColor="text1"/>
        </w:rPr>
        <w:t>时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可以先算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)-9=1,</w:t>
      </w:r>
      <w:r w:rsidRPr="00AF1739">
        <w:rPr>
          <w:rFonts w:ascii="Times New Roman" w:eastAsia="楷体" w:hAnsi="楷体"/>
          <w:color w:val="000000" w:themeColor="text1"/>
        </w:rPr>
        <w:t>再算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)+(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)=(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帮小猫捉到小老鼠。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0864919" wp14:editId="7AAF22CA">
            <wp:extent cx="4280040" cy="596520"/>
            <wp:effectExtent l="0" t="0" r="0" b="0"/>
            <wp:docPr id="87" name="LM1QXR131.eps" descr="id:21474856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8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80040" cy="59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按规律填数。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BD69000" wp14:editId="615F2A23">
            <wp:extent cx="4902120" cy="608760"/>
            <wp:effectExtent l="0" t="0" r="0" b="0"/>
            <wp:docPr id="88" name="LM1QXR132.eps" descr="id:21474856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9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02120" cy="6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里填上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宋体" w:hAnsi="Times New Roman" w:cs="Times New Roman"/>
          <w:color w:val="000000" w:themeColor="text1"/>
        </w:rPr>
        <w:t>”“</w:t>
      </w:r>
      <w:r w:rsidRPr="00AF1739">
        <w:rPr>
          <w:rFonts w:ascii="Times New Roman" w:eastAsia="楷体" w:hAnsi="楷体"/>
          <w:color w:val="000000" w:themeColor="text1"/>
        </w:rPr>
        <w:t>&lt;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或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15-7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6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11-2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12-3</w:t>
      </w:r>
      <w:r w:rsidRPr="00AF1739">
        <w:rPr>
          <w:rFonts w:ascii="Times New Roman" w:eastAsia="楷体" w:hAnsi="楷体"/>
          <w:color w:val="000000" w:themeColor="text1"/>
        </w:rPr>
        <w:t xml:space="preserve">　　　　</w:t>
      </w:r>
      <w:r w:rsidRPr="00AF1739">
        <w:rPr>
          <w:rFonts w:ascii="Times New Roman" w:eastAsia="楷体" w:hAnsi="楷体"/>
          <w:color w:val="000000" w:themeColor="text1"/>
        </w:rPr>
        <w:t>16-9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13-5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12-4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ab/>
        <w:t>13-7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13-8</w:t>
      </w:r>
      <w:r w:rsidRPr="00AF1739">
        <w:rPr>
          <w:rFonts w:ascii="Times New Roman" w:eastAsia="楷体" w:hAnsi="楷体"/>
          <w:color w:val="000000" w:themeColor="text1"/>
        </w:rPr>
        <w:tab/>
      </w:r>
      <w:r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Times New Roman" w:eastAsia="楷体" w:hAnsi="楷体"/>
          <w:color w:val="000000" w:themeColor="text1"/>
        </w:rPr>
        <w:t>14-5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15-6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里填上合适的数。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6+(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)=11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)+7=16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12-(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)=7</w:t>
      </w:r>
      <w:r w:rsidRPr="00AF1739">
        <w:rPr>
          <w:rFonts w:ascii="Times New Roman" w:eastAsia="楷体" w:hAnsi="楷体"/>
          <w:color w:val="000000" w:themeColor="text1"/>
        </w:rPr>
        <w:tab/>
      </w:r>
      <w:r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Times New Roman" w:eastAsia="楷体" w:hAnsi="楷体"/>
          <w:color w:val="000000" w:themeColor="text1"/>
        </w:rPr>
        <w:t>14-(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)=8+(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6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小米包了</w:t>
      </w:r>
      <w:r w:rsidRPr="00AF1739">
        <w:rPr>
          <w:rFonts w:ascii="Times New Roman" w:eastAsia="楷体" w:hAnsi="楷体"/>
          <w:color w:val="000000" w:themeColor="text1"/>
        </w:rPr>
        <w:t>11</w:t>
      </w:r>
      <w:r w:rsidRPr="00AF1739">
        <w:rPr>
          <w:rFonts w:ascii="Times New Roman" w:eastAsia="楷体" w:hAnsi="楷体"/>
          <w:color w:val="000000" w:themeColor="text1"/>
        </w:rPr>
        <w:t>个包子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小惠包了</w:t>
      </w:r>
      <w:r w:rsidRPr="00AF1739">
        <w:rPr>
          <w:rFonts w:ascii="Times New Roman" w:eastAsia="楷体" w:hAnsi="楷体"/>
          <w:color w:val="000000" w:themeColor="text1"/>
        </w:rPr>
        <w:t>8</w:t>
      </w:r>
      <w:r w:rsidRPr="00AF1739">
        <w:rPr>
          <w:rFonts w:ascii="Times New Roman" w:eastAsia="楷体" w:hAnsi="楷体"/>
          <w:color w:val="000000" w:themeColor="text1"/>
        </w:rPr>
        <w:t>个包子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小惠再包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个就和小米一样多了。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7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16</w:t>
      </w:r>
      <w:r w:rsidRPr="00AF1739">
        <w:rPr>
          <w:rFonts w:ascii="Times New Roman" w:eastAsia="楷体" w:hAnsi="楷体"/>
          <w:color w:val="000000" w:themeColor="text1"/>
        </w:rPr>
        <w:t>个小朋友站成一排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小明左边有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>人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从右边数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小明排在第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8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妈妈买回</w:t>
      </w:r>
      <w:r w:rsidRPr="00AF1739">
        <w:rPr>
          <w:rFonts w:ascii="Times New Roman" w:eastAsia="楷体" w:hAnsi="楷体"/>
          <w:color w:val="000000" w:themeColor="text1"/>
        </w:rPr>
        <w:t>15</w:t>
      </w:r>
      <w:r w:rsidRPr="00AF1739">
        <w:rPr>
          <w:rFonts w:ascii="Times New Roman" w:eastAsia="楷体" w:hAnsi="楷体"/>
          <w:color w:val="000000" w:themeColor="text1"/>
        </w:rPr>
        <w:t>个桃子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吃了一些后剩下</w:t>
      </w:r>
      <w:r w:rsidRPr="00AF1739">
        <w:rPr>
          <w:rFonts w:ascii="Times New Roman" w:eastAsia="楷体" w:hAnsi="楷体"/>
          <w:color w:val="000000" w:themeColor="text1"/>
        </w:rPr>
        <w:t>6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吃了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lastRenderedPageBreak/>
        <w:t>二、选一选。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下列算式中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得数最大的是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11-3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11-4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12-3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在计算</w:t>
      </w:r>
      <w:r w:rsidRPr="00AF1739">
        <w:rPr>
          <w:rFonts w:ascii="Times New Roman" w:eastAsia="楷体" w:hAnsi="楷体"/>
          <w:color w:val="000000" w:themeColor="text1"/>
        </w:rPr>
        <w:t>12-8</w:t>
      </w:r>
      <w:r w:rsidRPr="00AF1739">
        <w:rPr>
          <w:rFonts w:ascii="Times New Roman" w:eastAsia="楷体" w:hAnsi="楷体"/>
          <w:color w:val="000000" w:themeColor="text1"/>
        </w:rPr>
        <w:t>时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小林用了破十法。下列图中</w:t>
      </w:r>
      <w:r w:rsidRPr="00AF1739">
        <w:rPr>
          <w:rFonts w:ascii="Times New Roman" w:eastAsia="楷体" w:hAnsi="楷体"/>
          <w:color w:val="000000" w:themeColor="text1"/>
        </w:rPr>
        <w:t>,(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正确表示了破十法的步骤。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AE06E43" wp14:editId="2EF2C93F">
            <wp:extent cx="1510920" cy="520200"/>
            <wp:effectExtent l="0" t="0" r="0" b="0"/>
            <wp:docPr id="89" name="LM1QXR133.eps" descr="id:21474856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0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092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31F459D" wp14:editId="51BE55B3">
            <wp:extent cx="1422000" cy="520200"/>
            <wp:effectExtent l="0" t="0" r="0" b="0"/>
            <wp:docPr id="90" name="LM1QXR134.eps" descr="id:21474856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1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DEAA0AD" wp14:editId="7D22CEDB">
            <wp:extent cx="1523160" cy="520200"/>
            <wp:effectExtent l="0" t="0" r="0" b="0"/>
            <wp:docPr id="91" name="LM1QXR135.eps" descr="id:21474856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316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盒子里的卡片可能是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11-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B66A8BC" wp14:editId="6C6413D4">
            <wp:extent cx="545760" cy="494280"/>
            <wp:effectExtent l="0" t="0" r="0" b="0"/>
            <wp:docPr id="92" name="LM1QXR136.eps" descr="id:21474856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760" cy="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&lt;3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6599C8F" wp14:editId="46D7ED32">
            <wp:extent cx="405360" cy="380880"/>
            <wp:effectExtent l="0" t="0" r="0" b="0"/>
            <wp:docPr id="93" name="LM1QXR137.eps" descr="id:21474856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4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536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4B3696F" wp14:editId="51E0B219">
            <wp:extent cx="419040" cy="380880"/>
            <wp:effectExtent l="0" t="0" r="0" b="0"/>
            <wp:docPr id="94" name="LM1QXR138.eps" descr="id:21474856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41D3CB4" wp14:editId="60AE9423">
            <wp:extent cx="419040" cy="380880"/>
            <wp:effectExtent l="0" t="0" r="0" b="0"/>
            <wp:docPr id="95" name="LM1QXR139.eps" descr="id:21474856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小亮至少再跳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下才能超过小红。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475FF3F" wp14:editId="5DCDE961">
            <wp:extent cx="3543120" cy="1079640"/>
            <wp:effectExtent l="0" t="0" r="0" b="0"/>
            <wp:docPr id="96" name="LM1QXR140.eps" descr="id:21474856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7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43120" cy="107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8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9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三、算一算。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直接写出得数。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11-4=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="0067683E">
        <w:rPr>
          <w:rFonts w:ascii="Times New Roman" w:eastAsia="楷体" w:hAnsi="楷体" w:hint="eastAsia"/>
          <w:color w:val="000000" w:themeColor="text1"/>
        </w:rPr>
        <w:t xml:space="preserve"> </w:t>
      </w:r>
      <w:r w:rsidRPr="00AF1739">
        <w:rPr>
          <w:rFonts w:ascii="Times New Roman" w:eastAsia="楷体" w:hAnsi="楷体"/>
          <w:color w:val="000000" w:themeColor="text1"/>
        </w:rPr>
        <w:t>12-7=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="0067683E">
        <w:rPr>
          <w:rFonts w:ascii="Times New Roman" w:eastAsia="楷体" w:hAnsi="楷体" w:hint="eastAsia"/>
          <w:color w:val="000000" w:themeColor="text1"/>
        </w:rPr>
        <w:t xml:space="preserve"> </w:t>
      </w:r>
      <w:r w:rsidRPr="00AF1739">
        <w:rPr>
          <w:rFonts w:ascii="Times New Roman" w:eastAsia="楷体" w:hAnsi="楷体"/>
          <w:color w:val="000000" w:themeColor="text1"/>
        </w:rPr>
        <w:t>16-8=</w:t>
      </w:r>
      <w:r w:rsidRPr="00AF1739">
        <w:rPr>
          <w:rFonts w:ascii="Times New Roman" w:eastAsia="楷体" w:hAnsi="楷体"/>
          <w:color w:val="000000" w:themeColor="text1"/>
        </w:rPr>
        <w:t xml:space="preserve">　　　　</w:t>
      </w:r>
      <w:r w:rsidRPr="00AF1739">
        <w:rPr>
          <w:rFonts w:ascii="Times New Roman" w:eastAsia="楷体" w:hAnsi="楷体"/>
          <w:color w:val="000000" w:themeColor="text1"/>
        </w:rPr>
        <w:t>12-3=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13-6=</w:t>
      </w:r>
      <w:r w:rsidRPr="00AF1739">
        <w:rPr>
          <w:rFonts w:ascii="Times New Roman" w:eastAsia="楷体" w:hAnsi="楷体"/>
          <w:color w:val="000000" w:themeColor="text1"/>
        </w:rPr>
        <w:tab/>
        <w:t>15-8=</w:t>
      </w:r>
      <w:r w:rsidRPr="00AF1739">
        <w:rPr>
          <w:rFonts w:ascii="Times New Roman" w:eastAsia="楷体" w:hAnsi="楷体"/>
          <w:color w:val="000000" w:themeColor="text1"/>
        </w:rPr>
        <w:tab/>
        <w:t>15-9+6=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17-8-3=</w:t>
      </w:r>
      <w:r w:rsidRPr="00AF1739">
        <w:rPr>
          <w:rFonts w:ascii="Times New Roman" w:eastAsia="楷体" w:hAnsi="楷体"/>
          <w:color w:val="000000" w:themeColor="text1"/>
        </w:rPr>
        <w:tab/>
        <w:t>14-5+3=</w:t>
      </w:r>
      <w:r w:rsidRPr="00AF1739">
        <w:rPr>
          <w:rFonts w:ascii="Times New Roman" w:eastAsia="楷体" w:hAnsi="楷体"/>
          <w:color w:val="000000" w:themeColor="text1"/>
        </w:rPr>
        <w:tab/>
        <w:t>8+3-5=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lastRenderedPageBreak/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算一算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写出得数相同的算式。</w:t>
      </w:r>
    </w:p>
    <w:p w:rsidR="0067683E" w:rsidRDefault="0067683E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Arial" w:eastAsia="黑体" w:hAnsi="黑体"/>
          <w:color w:val="000000" w:themeColor="text1"/>
        </w:rPr>
      </w:pPr>
      <w:r>
        <w:rPr>
          <w:noProof/>
        </w:rPr>
        <w:drawing>
          <wp:inline distT="0" distB="0" distL="0" distR="0" wp14:anchorId="4987F1E5" wp14:editId="71BE3BC1">
            <wp:extent cx="4443219" cy="137631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41929" cy="1406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</w:rPr>
        <w:t>四、看图列式计算。</w:t>
      </w:r>
    </w:p>
    <w:p w:rsidR="0067683E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F7F11BE" wp14:editId="08D88842">
            <wp:extent cx="2171520" cy="672840"/>
            <wp:effectExtent l="0" t="0" r="0" b="0"/>
            <wp:docPr id="97" name="LM1QXR141.eps" descr="id:21474856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8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7152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-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朵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  <w:sz w:val="52"/>
        </w:rPr>
        <w:br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-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朵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67683E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5F00478" wp14:editId="13E86E27">
            <wp:extent cx="2221920" cy="1231200"/>
            <wp:effectExtent l="0" t="0" r="0" b="0"/>
            <wp:docPr id="98" name="LM1QXR142.eps" descr="id:21474856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9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21920" cy="123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</w:p>
    <w:p w:rsidR="0067683E" w:rsidRDefault="0067683E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 w:hint="eastAsia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6D679B3" wp14:editId="7D07B652">
            <wp:extent cx="2234160" cy="1206360"/>
            <wp:effectExtent l="0" t="0" r="0" b="0"/>
            <wp:docPr id="99" name="LM1QXR143.eps" descr="id:21474857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0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34160" cy="120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五、看图回答问题。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BEA5004" wp14:editId="570C7667">
            <wp:extent cx="2094840" cy="1065960"/>
            <wp:effectExtent l="0" t="0" r="0" b="0"/>
            <wp:docPr id="100" name="LM1QXR144.eps" descr="id:21474857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1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94840" cy="10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4273C2A" wp14:editId="403BDC91">
            <wp:extent cx="2273760" cy="824400"/>
            <wp:effectExtent l="0" t="0" r="0" b="0"/>
            <wp:docPr id="101" name="LM1QXR145.eps" descr="id:21474857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2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73760" cy="8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3898130" wp14:editId="5D2DF876">
            <wp:extent cx="2475720" cy="711000"/>
            <wp:effectExtent l="0" t="0" r="0" b="0"/>
            <wp:docPr id="102" name="LM1QXR146.eps" descr="id:21474857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3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75720" cy="71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7A1A188" wp14:editId="1EBEB001">
            <wp:extent cx="2844360" cy="1257120"/>
            <wp:effectExtent l="0" t="0" r="0" b="0"/>
            <wp:docPr id="103" name="LM1QXR147.eps" descr="id:21474857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4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44360" cy="12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六、解决问题。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每人一面小旗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还差几面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472E8CA" wp14:editId="1759395E">
            <wp:extent cx="3454200" cy="977400"/>
            <wp:effectExtent l="0" t="0" r="0" b="0"/>
            <wp:docPr id="104" name="LM1QXR148.eps" descr="id:21474857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5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54200" cy="9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面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小灰兔和小白兔一共拔了</w:t>
      </w:r>
      <w:r w:rsidRPr="00AF1739">
        <w:rPr>
          <w:rFonts w:ascii="Times New Roman" w:eastAsia="楷体" w:hAnsi="楷体"/>
          <w:color w:val="000000" w:themeColor="text1"/>
        </w:rPr>
        <w:t>13</w:t>
      </w:r>
      <w:r w:rsidRPr="00AF1739">
        <w:rPr>
          <w:rFonts w:ascii="Times New Roman" w:eastAsia="楷体" w:hAnsi="楷体"/>
          <w:color w:val="000000" w:themeColor="text1"/>
        </w:rPr>
        <w:t>根萝卜。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4FA9686" wp14:editId="2C6D888B">
            <wp:extent cx="2489400" cy="824400"/>
            <wp:effectExtent l="0" t="0" r="0" b="0"/>
            <wp:docPr id="105" name="LM1QXR149.eps" descr="id:21474857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6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89400" cy="8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小白兔拔了多少根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根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卖了几块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11C0BA0" wp14:editId="2BF6A569">
            <wp:extent cx="419040" cy="367200"/>
            <wp:effectExtent l="0" t="0" r="0" b="0"/>
            <wp:docPr id="106" name="25LKRG29.eps" descr="id:21474857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7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?</w:t>
      </w:r>
      <w:r w:rsidRPr="00AF1739">
        <w:rPr>
          <w:rFonts w:ascii="Times New Roman" w:eastAsia="楷体" w:hAnsi="楷体"/>
          <w:color w:val="000000" w:themeColor="text1"/>
        </w:rPr>
        <w:t>卖了几块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0346E09" wp14:editId="666E19C9">
            <wp:extent cx="405360" cy="393120"/>
            <wp:effectExtent l="0" t="0" r="0" b="0"/>
            <wp:docPr id="107" name="25LKRG30.eps" descr="id:21474857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8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3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?</w:t>
      </w:r>
      <w:r w:rsidRPr="00AF1739">
        <w:rPr>
          <w:rFonts w:ascii="Times New Roman" w:eastAsia="楷体" w:hAnsi="楷体"/>
          <w:color w:val="000000" w:themeColor="text1"/>
        </w:rPr>
        <w:t>哪种蛋糕更受欢迎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8E0134B" wp14:editId="3750E92E">
            <wp:extent cx="2133360" cy="1040040"/>
            <wp:effectExtent l="0" t="0" r="0" b="0"/>
            <wp:docPr id="108" name="25LKRG31.eps" descr="id:21474857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9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33360" cy="104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60E67BF" wp14:editId="61AEE2A7">
            <wp:extent cx="2032200" cy="964800"/>
            <wp:effectExtent l="0" t="0" r="0" b="0"/>
            <wp:docPr id="109" name="25LKRG32.eps" descr="id:21474857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0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3220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D39F976" wp14:editId="0423E0B7">
            <wp:extent cx="419040" cy="367200"/>
            <wp:effectExtent l="0" t="0" r="0" b="0"/>
            <wp:docPr id="110" name="25LKRG29.eps" descr="id:21474857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7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: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F706C79" wp14:editId="46FE4D4D">
            <wp:extent cx="405360" cy="393120"/>
            <wp:effectExtent l="0" t="0" r="0" b="0"/>
            <wp:docPr id="111" name="25LKRG30.eps" descr="id:21474857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8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3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: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4E859D1" wp14:editId="00CA6E69">
            <wp:extent cx="419040" cy="367200"/>
            <wp:effectExtent l="0" t="0" r="0" b="0"/>
            <wp:docPr id="112" name="25LKRG29.eps" descr="id:214748579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7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904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0FA708F" wp14:editId="52BD038D">
            <wp:extent cx="405360" cy="393120"/>
            <wp:effectExtent l="0" t="0" r="0" b="0"/>
            <wp:docPr id="113" name="25LKRG30.eps" descr="id:214748579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8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3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更受欢迎。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圈一圈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王老师买来</w:t>
      </w:r>
      <w:r w:rsidRPr="00AF1739">
        <w:rPr>
          <w:rFonts w:ascii="Times New Roman" w:eastAsia="楷体" w:hAnsi="楷体"/>
          <w:color w:val="000000" w:themeColor="text1"/>
        </w:rPr>
        <w:t>17</w:t>
      </w:r>
      <w:r w:rsidRPr="00AF1739">
        <w:rPr>
          <w:rFonts w:ascii="Times New Roman" w:eastAsia="楷体" w:hAnsi="楷体"/>
          <w:color w:val="000000" w:themeColor="text1"/>
        </w:rPr>
        <w:t>个卷笔刀和</w:t>
      </w:r>
      <w:r w:rsidRPr="00AF1739">
        <w:rPr>
          <w:rFonts w:ascii="Times New Roman" w:eastAsia="楷体" w:hAnsi="楷体"/>
          <w:color w:val="000000" w:themeColor="text1"/>
        </w:rPr>
        <w:t>16</w:t>
      </w:r>
      <w:r w:rsidRPr="00AF1739">
        <w:rPr>
          <w:rFonts w:ascii="Times New Roman" w:eastAsia="楷体" w:hAnsi="楷体"/>
          <w:color w:val="000000" w:themeColor="text1"/>
        </w:rPr>
        <w:t>支铅笔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送给同学们</w:t>
      </w:r>
      <w:r w:rsidRPr="00AF1739">
        <w:rPr>
          <w:rFonts w:ascii="Times New Roman" w:eastAsia="楷体" w:hAnsi="楷体"/>
          <w:color w:val="000000" w:themeColor="text1"/>
        </w:rPr>
        <w:t>9</w:t>
      </w:r>
      <w:r w:rsidRPr="00AF1739">
        <w:rPr>
          <w:rFonts w:ascii="Times New Roman" w:eastAsia="楷体" w:hAnsi="楷体"/>
          <w:color w:val="000000" w:themeColor="text1"/>
        </w:rPr>
        <w:t>支铅笔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还剩下几支铅笔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支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340758" w:rsidRPr="00AF1739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340758" w:rsidRDefault="00340758">
      <w:r>
        <w:br w:type="page"/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宋体"/>
          <w:b/>
          <w:color w:val="000000" w:themeColor="text1"/>
          <w:sz w:val="30"/>
        </w:rPr>
        <w:t>第二单元</w:t>
      </w:r>
      <w:r w:rsidRPr="007B56EF">
        <w:rPr>
          <w:rFonts w:ascii="Times New Roman" w:eastAsia="楷体" w:hAnsi="楷体"/>
          <w:color w:val="000000" w:themeColor="text1"/>
          <w:sz w:val="30"/>
        </w:rPr>
        <w:t xml:space="preserve">　</w:t>
      </w:r>
      <w:r w:rsidRPr="007B56EF">
        <w:rPr>
          <w:rFonts w:eastAsia="方正兰亭中黑_GBK"/>
          <w:color w:val="000000" w:themeColor="text1"/>
          <w:sz w:val="30"/>
        </w:rPr>
        <w:t>综合练习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一、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&gt;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=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&lt;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&gt;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&gt;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=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5(</w:t>
      </w:r>
      <w:r w:rsidRPr="007B56EF">
        <w:rPr>
          <w:rFonts w:ascii="Times New Roman" w:eastAsia="楷体" w:hAnsi="楷体"/>
          <w:color w:val="000000" w:themeColor="text1"/>
        </w:rPr>
        <w:t>最后</w:t>
      </w:r>
      <w:r w:rsidRPr="007B56EF">
        <w:rPr>
          <w:rFonts w:ascii="Times New Roman" w:eastAsia="楷体" w:hAnsi="楷体"/>
          <w:color w:val="000000" w:themeColor="text1"/>
        </w:rPr>
        <w:t>2</w:t>
      </w:r>
      <w:r w:rsidRPr="007B56EF">
        <w:rPr>
          <w:rFonts w:ascii="Times New Roman" w:eastAsia="楷体" w:hAnsi="楷体"/>
          <w:color w:val="000000" w:themeColor="text1"/>
        </w:rPr>
        <w:t>个空答案不唯一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6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7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8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9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二、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①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①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三、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11-6</w:t>
      </w:r>
      <w:r w:rsidRPr="007B56EF">
        <w:rPr>
          <w:rFonts w:ascii="Times New Roman" w:eastAsia="楷体" w:hAnsi="楷体"/>
          <w:color w:val="000000" w:themeColor="text1"/>
        </w:rPr>
        <w:t xml:space="preserve">　　</w:t>
      </w:r>
      <w:r w:rsidRPr="007B56EF">
        <w:rPr>
          <w:rFonts w:ascii="Times New Roman" w:eastAsia="楷体" w:hAnsi="楷体"/>
          <w:color w:val="000000" w:themeColor="text1"/>
        </w:rPr>
        <w:t>12-3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13-8</w:t>
      </w:r>
      <w:r w:rsidRPr="007B56EF">
        <w:rPr>
          <w:rFonts w:ascii="Times New Roman" w:eastAsia="楷体" w:hAnsi="楷体"/>
          <w:color w:val="000000" w:themeColor="text1"/>
        </w:rPr>
        <w:t xml:space="preserve">　　</w:t>
      </w:r>
      <w:r w:rsidRPr="007B56EF">
        <w:rPr>
          <w:rFonts w:ascii="Times New Roman" w:eastAsia="楷体" w:hAnsi="楷体"/>
          <w:color w:val="000000" w:themeColor="text1"/>
        </w:rPr>
        <w:t>13-4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14-9</w:t>
      </w:r>
      <w:r w:rsidRPr="007B56EF">
        <w:rPr>
          <w:rFonts w:ascii="Times New Roman" w:eastAsia="楷体" w:hAnsi="楷体"/>
          <w:color w:val="000000" w:themeColor="text1"/>
        </w:rPr>
        <w:t xml:space="preserve">　　</w:t>
      </w:r>
      <w:r w:rsidRPr="007B56EF">
        <w:rPr>
          <w:rFonts w:ascii="Times New Roman" w:eastAsia="楷体" w:hAnsi="楷体"/>
          <w:color w:val="000000" w:themeColor="text1"/>
        </w:rPr>
        <w:t>14-5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(</w:t>
      </w:r>
      <w:r w:rsidRPr="007B56EF">
        <w:rPr>
          <w:rFonts w:ascii="Times New Roman" w:eastAsia="楷体" w:hAnsi="楷体"/>
          <w:color w:val="000000" w:themeColor="text1"/>
        </w:rPr>
        <w:t>答案不唯一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四、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14-6=8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14-8=6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12-5=7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13-4=9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五、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15-8=7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13-6=7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15-9=6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六、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14-8=6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13-7=6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12-3=9(</w:t>
      </w:r>
      <w:r w:rsidRPr="007B56EF">
        <w:rPr>
          <w:rFonts w:ascii="Times New Roman" w:eastAsia="楷体" w:hAnsi="楷体"/>
          <w:color w:val="000000" w:themeColor="text1"/>
        </w:rPr>
        <w:t>块</w:t>
      </w:r>
      <w:r w:rsidRPr="007B56EF">
        <w:rPr>
          <w:rFonts w:ascii="Times New Roman" w:eastAsia="楷体" w:hAnsi="楷体"/>
          <w:color w:val="000000" w:themeColor="text1"/>
        </w:rPr>
        <w:t>)</w:t>
      </w:r>
      <w:bookmarkStart w:id="0" w:name="_GoBack"/>
      <w:bookmarkEnd w:id="0"/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12-6=6(</w:t>
      </w:r>
      <w:r w:rsidRPr="007B56EF">
        <w:rPr>
          <w:rFonts w:ascii="Times New Roman" w:eastAsia="楷体" w:hAnsi="楷体"/>
          <w:color w:val="000000" w:themeColor="text1"/>
        </w:rPr>
        <w:t>块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340758" w:rsidRPr="007B56EF" w:rsidRDefault="00340758" w:rsidP="0034075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9&gt;6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80235F0" wp14:editId="47DC0A75">
            <wp:extent cx="660600" cy="507600"/>
            <wp:effectExtent l="0" t="0" r="0" b="0"/>
            <wp:docPr id="78" name="25LKRG29-1.eps" descr="id:21474852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2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0600" cy="5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169" w:rsidRPr="0067683E" w:rsidRDefault="00340758" w:rsidP="0067683E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 w:hint="eastAsia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16-9=7</w:t>
      </w:r>
    </w:p>
    <w:sectPr w:rsidR="00647169" w:rsidRPr="0067683E" w:rsidSect="00B50CD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683E" w:rsidRDefault="0067683E" w:rsidP="0067683E">
      <w:r>
        <w:separator/>
      </w:r>
    </w:p>
  </w:endnote>
  <w:endnote w:type="continuationSeparator" w:id="0">
    <w:p w:rsidR="0067683E" w:rsidRDefault="0067683E" w:rsidP="006768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683E" w:rsidRDefault="0067683E" w:rsidP="0067683E">
      <w:r>
        <w:separator/>
      </w:r>
    </w:p>
  </w:footnote>
  <w:footnote w:type="continuationSeparator" w:id="0">
    <w:p w:rsidR="0067683E" w:rsidRDefault="0067683E" w:rsidP="0067683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1"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0758"/>
    <w:rsid w:val="0008679E"/>
    <w:rsid w:val="00111A89"/>
    <w:rsid w:val="00126949"/>
    <w:rsid w:val="001815CC"/>
    <w:rsid w:val="001831FD"/>
    <w:rsid w:val="001B1B1F"/>
    <w:rsid w:val="00241C2F"/>
    <w:rsid w:val="00263DC6"/>
    <w:rsid w:val="002A08B3"/>
    <w:rsid w:val="002B758E"/>
    <w:rsid w:val="00301E5F"/>
    <w:rsid w:val="00333BB2"/>
    <w:rsid w:val="00340758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7683E"/>
    <w:rsid w:val="00685700"/>
    <w:rsid w:val="006A475A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B023A0"/>
    <w:rsid w:val="00B36B08"/>
    <w:rsid w:val="00B50CDA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2DBC3EA-FCAD-459D-A162-DEEED2C0C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0758"/>
    <w:rPr>
      <w:rFonts w:ascii="NEU-BZ-S92" w:eastAsia="方正楷体_GBK" w:hAnsi="NEU-BZ-S92" w:cstheme="minorBidi"/>
      <w:color w:val="000000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Title"/>
    <w:basedOn w:val="a"/>
    <w:next w:val="a"/>
    <w:link w:val="Char"/>
    <w:uiPriority w:val="10"/>
    <w:qFormat/>
    <w:rsid w:val="00340758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Cs w:val="32"/>
    </w:rPr>
  </w:style>
  <w:style w:type="character" w:customStyle="1" w:styleId="Char">
    <w:name w:val="标题 Char"/>
    <w:basedOn w:val="a0"/>
    <w:link w:val="a4"/>
    <w:uiPriority w:val="10"/>
    <w:rsid w:val="00340758"/>
    <w:rPr>
      <w:rFonts w:asciiTheme="majorHAnsi" w:hAnsiTheme="majorHAnsi" w:cstheme="majorBidi"/>
      <w:b/>
      <w:bCs/>
      <w:color w:val="000000"/>
      <w:sz w:val="32"/>
      <w:szCs w:val="32"/>
    </w:rPr>
  </w:style>
  <w:style w:type="paragraph" w:styleId="a5">
    <w:name w:val="header"/>
    <w:basedOn w:val="a"/>
    <w:link w:val="Char0"/>
    <w:unhideWhenUsed/>
    <w:rsid w:val="006768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67683E"/>
    <w:rPr>
      <w:rFonts w:ascii="NEU-BZ-S92" w:eastAsia="方正楷体_GBK" w:hAnsi="NEU-BZ-S92" w:cstheme="minorBidi"/>
      <w:color w:val="000000"/>
      <w:sz w:val="18"/>
      <w:szCs w:val="18"/>
    </w:rPr>
  </w:style>
  <w:style w:type="paragraph" w:styleId="a6">
    <w:name w:val="footer"/>
    <w:basedOn w:val="a"/>
    <w:link w:val="Char1"/>
    <w:unhideWhenUsed/>
    <w:rsid w:val="0067683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67683E"/>
    <w:rPr>
      <w:rFonts w:ascii="NEU-BZ-S92" w:eastAsia="方正楷体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pt&#24037;&#20855;\&#27169;%20&#26495;\word&#27169;&#29256;\&#20840;&#31243;&#35774;&#35745;%20%20&#20840;&#20248;%20%20&#21516;&#27493;&#35757;&#32451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全程设计  全优  同步训练.dotx</Template>
  <TotalTime>2</TotalTime>
  <Pages>6</Pages>
  <Words>600</Words>
  <Characters>640</Characters>
  <Application>Microsoft Office Word</Application>
  <DocSecurity>0</DocSecurity>
  <Lines>5</Lines>
  <Paragraphs>2</Paragraphs>
  <ScaleCrop>false</ScaleCrop>
  <Company>微软中国</Company>
  <LinksUpToDate>false</LinksUpToDate>
  <CharactersWithSpaces>1238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2026-02-09T09:51:00Z</dcterms:created>
  <dcterms:modified xsi:type="dcterms:W3CDTF">2026-02-09T10:59:00Z</dcterms:modified>
</cp:coreProperties>
</file>