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A78" w:rsidRPr="00AF1739" w:rsidRDefault="00A27A78" w:rsidP="00A27A78">
      <w:pPr>
        <w:pStyle w:val="a4"/>
        <w:spacing w:line="360" w:lineRule="auto"/>
        <w:rPr>
          <w:rFonts w:ascii="黑体" w:eastAsia="黑体" w:hAnsi="黑体"/>
          <w:b w:val="0"/>
          <w:color w:val="000000" w:themeColor="text1"/>
        </w:rPr>
      </w:pPr>
      <w:r w:rsidRPr="00AF1739">
        <w:rPr>
          <w:rFonts w:ascii="黑体" w:eastAsia="黑体" w:hAnsi="黑体"/>
          <w:b w:val="0"/>
          <w:color w:val="000000" w:themeColor="text1"/>
        </w:rPr>
        <w:t>第一单元综合练习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一、填一填。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摆一个三角形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至少需要用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根同样长的小棒。摆两个三角形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最少需要用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根同样长的小棒。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89F620C" wp14:editId="05813BB5">
            <wp:extent cx="838080" cy="838080"/>
            <wp:effectExtent l="0" t="0" r="0" b="0"/>
            <wp:docPr id="50" name="LM1QXR41.eps" descr="id:21474853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080" cy="83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的形状是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9DC3DF5" wp14:editId="2141CA7B">
            <wp:extent cx="990720" cy="990720"/>
            <wp:effectExtent l="0" t="0" r="0" b="0"/>
            <wp:docPr id="51" name="LM1QXR42.eps" descr="id:21474854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0720" cy="99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的形状是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用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个这样的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401886D" wp14:editId="79DBC331">
            <wp:extent cx="330120" cy="291960"/>
            <wp:effectExtent l="0" t="0" r="0" b="0"/>
            <wp:docPr id="52" name="LM1QXR43.eps" descr="id:21474854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12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可以拼出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EDC29E8" wp14:editId="5F4093E7">
            <wp:extent cx="951480" cy="850320"/>
            <wp:effectExtent l="0" t="0" r="0" b="0"/>
            <wp:docPr id="53" name="LM1QXR44.eps" descr="id:21474854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148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七巧板由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种图形组成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其中有</w:t>
      </w:r>
      <w:r w:rsidRPr="00AF1739">
        <w:rPr>
          <w:rFonts w:ascii="Times New Roman" w:eastAsia="楷体" w:hAnsi="楷体"/>
          <w:color w:val="000000" w:themeColor="text1"/>
        </w:rPr>
        <w:t>5</w:t>
      </w:r>
      <w:r w:rsidRPr="00AF1739">
        <w:rPr>
          <w:rFonts w:ascii="Times New Roman" w:eastAsia="楷体" w:hAnsi="楷体"/>
          <w:color w:val="000000" w:themeColor="text1"/>
        </w:rPr>
        <w:t>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、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块正方形、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块平行四边形。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二、选一选。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把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B76F10A" wp14:editId="2D09EA98">
            <wp:extent cx="582840" cy="596520"/>
            <wp:effectExtent l="0" t="0" r="0" b="0"/>
            <wp:docPr id="54" name="LM1QXR45.eps" descr="id:21474854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840" cy="59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沿着虚线剪开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用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0799A83" wp14:editId="042996DE">
            <wp:extent cx="304560" cy="316800"/>
            <wp:effectExtent l="0" t="0" r="0" b="0"/>
            <wp:docPr id="55" name="LM1QXR46.eps" descr="id:21474854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560" cy="3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可以拼成一个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 xml:space="preserve">长方形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 xml:space="preserve">正方形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圆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下面第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组的小棒可以拼成一个长方形。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A8D7F1E" wp14:editId="31526BC7">
            <wp:extent cx="990720" cy="660600"/>
            <wp:effectExtent l="0" t="0" r="0" b="0"/>
            <wp:docPr id="56" name="LM1QXR47.eps" descr="id:21474854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720" cy="6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1FD8EE1" wp14:editId="375F228F">
            <wp:extent cx="799920" cy="660600"/>
            <wp:effectExtent l="0" t="0" r="0" b="0"/>
            <wp:docPr id="57" name="LM1QXR48.eps" descr="id:21474854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9920" cy="6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7BD931A" wp14:editId="1EC12D68">
            <wp:extent cx="850320" cy="672840"/>
            <wp:effectExtent l="0" t="0" r="0" b="0"/>
            <wp:docPr id="58" name="LM1QXR49.eps" descr="id:21474854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032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把两个完全一样的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3F7A3E7" wp14:editId="7E57CCCD">
            <wp:extent cx="431280" cy="240480"/>
            <wp:effectExtent l="0" t="0" r="0" b="0"/>
            <wp:docPr id="59" name="LM1QXR50.eps" descr="id:21474854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0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280" cy="2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拼起来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不可能拼成下面的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958C64B" wp14:editId="2DBBDB6D">
            <wp:extent cx="431280" cy="444960"/>
            <wp:effectExtent l="0" t="0" r="0" b="0"/>
            <wp:docPr id="60" name="LM1QXR51.eps" descr="id:21474854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280" cy="44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ADDB692" wp14:editId="46B1CDF0">
            <wp:extent cx="838080" cy="240120"/>
            <wp:effectExtent l="0" t="0" r="0" b="0"/>
            <wp:docPr id="61" name="LM1QXR52.eps" descr="id:21474854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2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8080" cy="2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E36544B" wp14:editId="754C8E7F">
            <wp:extent cx="494280" cy="457200"/>
            <wp:effectExtent l="0" t="0" r="0" b="0"/>
            <wp:docPr id="62" name="LM1QXR53.eps" descr="id:21474854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28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下面的图形中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与其他两个不是同一类。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5038265" wp14:editId="42AE11AA">
            <wp:extent cx="444960" cy="405360"/>
            <wp:effectExtent l="0" t="0" r="0" b="0"/>
            <wp:docPr id="63" name="LM1QXR54.eps" descr="id:21474854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4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4960" cy="40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AE890B5" wp14:editId="37044373">
            <wp:extent cx="608760" cy="330120"/>
            <wp:effectExtent l="0" t="0" r="0" b="0"/>
            <wp:docPr id="64" name="LM1QXR55.eps" descr="id:21474854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8760" cy="3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99C687F" wp14:editId="4061A22F">
            <wp:extent cx="367200" cy="330120"/>
            <wp:effectExtent l="0" t="0" r="0" b="0"/>
            <wp:docPr id="65" name="LM1QXR56.eps" descr="id:21474855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7200" cy="3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三、圈一圈。</w:t>
      </w:r>
      <w:r w:rsidRPr="00AF1739">
        <w:rPr>
          <w:rFonts w:ascii="Times New Roman" w:eastAsia="楷体" w:hAnsi="楷体"/>
          <w:color w:val="000000" w:themeColor="text1"/>
          <w:sz w:val="36"/>
        </w:rPr>
        <w:t>(</w:t>
      </w:r>
      <w:r w:rsidRPr="00AF1739">
        <w:rPr>
          <w:rFonts w:ascii="Arial" w:eastAsia="黑体" w:hAnsi="黑体"/>
          <w:color w:val="000000" w:themeColor="text1"/>
          <w:sz w:val="36"/>
        </w:rPr>
        <w:t>借助右边哪个物体可以画出左边的图形</w:t>
      </w:r>
      <w:r w:rsidRPr="00AF1739">
        <w:rPr>
          <w:rFonts w:ascii="Times New Roman" w:eastAsia="楷体" w:hAnsi="楷体"/>
          <w:color w:val="000000" w:themeColor="text1"/>
          <w:sz w:val="36"/>
        </w:rPr>
        <w:t>?</w:t>
      </w:r>
      <w:r w:rsidRPr="00AF1739">
        <w:rPr>
          <w:rFonts w:ascii="Arial" w:eastAsia="黑体" w:hAnsi="黑体"/>
          <w:color w:val="000000" w:themeColor="text1"/>
          <w:sz w:val="36"/>
        </w:rPr>
        <w:t>用笔圈起来</w:t>
      </w:r>
      <w:r w:rsidRPr="00AF1739">
        <w:rPr>
          <w:rFonts w:ascii="Times New Roman" w:eastAsia="楷体" w:hAnsi="楷体"/>
          <w:color w:val="000000" w:themeColor="text1"/>
          <w:sz w:val="36"/>
        </w:rPr>
        <w:t>)</w:t>
      </w:r>
    </w:p>
    <w:tbl>
      <w:tblPr>
        <w:tblW w:w="4282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316"/>
        <w:gridCol w:w="5764"/>
      </w:tblGrid>
      <w:tr w:rsidR="00A27A78" w:rsidRPr="00AF1739" w:rsidTr="00567216">
        <w:trPr>
          <w:trHeight w:val="462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7C97BAF0" wp14:editId="63EB8F88">
                  <wp:extent cx="520200" cy="291960"/>
                  <wp:effectExtent l="0" t="0" r="0" b="0"/>
                  <wp:docPr id="66" name="LM1QXR57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7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200" cy="29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5EEE4878" wp14:editId="765F0B4B">
                  <wp:extent cx="2273760" cy="634680"/>
                  <wp:effectExtent l="0" t="0" r="0" b="0"/>
                  <wp:docPr id="67" name="25LKRG5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8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760" cy="63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A78" w:rsidRPr="00AF1739" w:rsidTr="00567216">
        <w:trPr>
          <w:trHeight w:val="265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37412512" wp14:editId="593801DF">
                  <wp:extent cx="253800" cy="253800"/>
                  <wp:effectExtent l="0" t="0" r="0" b="0"/>
                  <wp:docPr id="68" name="LM1QXR59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9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800" cy="25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54ACBC26" wp14:editId="01BAEC7A">
                  <wp:extent cx="2349000" cy="316800"/>
                  <wp:effectExtent l="0" t="0" r="0" b="0"/>
                  <wp:docPr id="69" name="25LKRG51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0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000" cy="3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A78" w:rsidRPr="00AF1739" w:rsidTr="00567216">
        <w:trPr>
          <w:trHeight w:val="392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7B0EC2A8" wp14:editId="004EAC09">
                  <wp:extent cx="316800" cy="316800"/>
                  <wp:effectExtent l="0" t="0" r="0" b="0"/>
                  <wp:docPr id="70" name="LM1QXR61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1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00" cy="3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652A8931" wp14:editId="2BDE1849">
                  <wp:extent cx="2349000" cy="520200"/>
                  <wp:effectExtent l="0" t="0" r="0" b="0"/>
                  <wp:docPr id="71" name="LM1QXR62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2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000" cy="52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A78" w:rsidRPr="00AF1739" w:rsidTr="00567216">
        <w:trPr>
          <w:trHeight w:val="392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02567793" wp14:editId="4A35E7B7">
                  <wp:extent cx="354960" cy="316800"/>
                  <wp:effectExtent l="0" t="0" r="0" b="0"/>
                  <wp:docPr id="72" name="LM1QXR63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3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60" cy="3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110742DC" wp14:editId="5E9CA133">
                  <wp:extent cx="2336400" cy="520200"/>
                  <wp:effectExtent l="0" t="0" r="0" b="0"/>
                  <wp:docPr id="73" name="LM1QXR64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4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400" cy="52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四、分一分。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9E112F8" wp14:editId="0AA18E16">
            <wp:extent cx="4318200" cy="1790640"/>
            <wp:effectExtent l="0" t="0" r="0" b="0"/>
            <wp:docPr id="74" name="LM1QXR65.eps" descr="id:21474855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18200" cy="179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上面的图形中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长方形有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);</w:t>
      </w:r>
      <w:r w:rsidRPr="00AF1739">
        <w:rPr>
          <w:rFonts w:ascii="Times New Roman" w:eastAsia="楷体" w:hAnsi="楷体"/>
          <w:color w:val="000000" w:themeColor="text1"/>
        </w:rPr>
        <w:t>正方形有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);</w:t>
      </w:r>
      <w:r w:rsidRPr="00AF1739">
        <w:rPr>
          <w:rFonts w:ascii="Times New Roman" w:eastAsia="楷体" w:hAnsi="楷体"/>
          <w:color w:val="000000" w:themeColor="text1"/>
        </w:rPr>
        <w:t>圆有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　　</w:t>
      </w:r>
      <w:r w:rsidRPr="00AF1739">
        <w:rPr>
          <w:rFonts w:ascii="Times New Roman" w:eastAsia="楷体" w:hAnsi="楷体"/>
          <w:color w:val="000000" w:themeColor="text1"/>
        </w:rPr>
        <w:t>);</w:t>
      </w:r>
      <w:r w:rsidRPr="00AF1739">
        <w:rPr>
          <w:rFonts w:ascii="Times New Roman" w:eastAsia="楷体" w:hAnsi="楷体"/>
          <w:color w:val="000000" w:themeColor="text1"/>
        </w:rPr>
        <w:t>三角形有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);</w:t>
      </w:r>
      <w:r w:rsidRPr="00AF1739">
        <w:rPr>
          <w:rFonts w:ascii="Times New Roman" w:eastAsia="楷体" w:hAnsi="楷体"/>
          <w:color w:val="000000" w:themeColor="text1"/>
        </w:rPr>
        <w:t>平行四边形有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五、数一数</w:t>
      </w:r>
      <w:r w:rsidRPr="00AF1739">
        <w:rPr>
          <w:rFonts w:ascii="Times New Roman" w:eastAsia="楷体" w:hAnsi="楷体"/>
          <w:color w:val="000000" w:themeColor="text1"/>
          <w:sz w:val="36"/>
        </w:rPr>
        <w:t>,</w:t>
      </w:r>
      <w:r w:rsidRPr="00AF1739">
        <w:rPr>
          <w:rFonts w:ascii="Arial" w:eastAsia="黑体" w:hAnsi="黑体"/>
          <w:color w:val="000000" w:themeColor="text1"/>
          <w:sz w:val="36"/>
        </w:rPr>
        <w:t>填一填。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下图中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三角形有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圆有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正方形有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平行四边形有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长方形有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2D49B3C" wp14:editId="6154444E">
            <wp:extent cx="1968120" cy="1154880"/>
            <wp:effectExtent l="0" t="0" r="0" b="0"/>
            <wp:docPr id="75" name="LM1QXR68.eps" descr="id:21474855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68120" cy="11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8CD59BF" wp14:editId="78F8E66D">
            <wp:extent cx="4419360" cy="393120"/>
            <wp:effectExtent l="0" t="0" r="0" b="0"/>
            <wp:docPr id="76" name="LM1QXR69.eps" descr="id:21474855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93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color w:val="000000" w:themeColor="text1"/>
        </w:rPr>
        <w:t>一共有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种图形。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color w:val="000000" w:themeColor="text1"/>
        </w:rPr>
        <w:t>从左边起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第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个是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形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它的左边有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个图形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右边有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个图形。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FACCF1E" wp14:editId="2392A4EA">
            <wp:extent cx="3365640" cy="838080"/>
            <wp:effectExtent l="0" t="0" r="0" b="0"/>
            <wp:docPr id="77" name="LM1QXR70.eps" descr="id:21474855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65640" cy="83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color w:val="000000" w:themeColor="text1"/>
        </w:rPr>
        <w:t>将表格填完整。</w:t>
      </w:r>
    </w:p>
    <w:tbl>
      <w:tblPr>
        <w:tblW w:w="3563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659"/>
        <w:gridCol w:w="3232"/>
      </w:tblGrid>
      <w:tr w:rsidR="00A27A78" w:rsidRPr="00AF1739" w:rsidTr="00567216">
        <w:trPr>
          <w:trHeight w:val="421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长方形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(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 xml:space="preserve">　　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)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个</w:t>
            </w:r>
          </w:p>
        </w:tc>
      </w:tr>
      <w:tr w:rsidR="00A27A78" w:rsidRPr="00AF1739" w:rsidTr="00567216">
        <w:trPr>
          <w:trHeight w:val="421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正方形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(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 xml:space="preserve">　　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)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个</w:t>
            </w:r>
          </w:p>
        </w:tc>
      </w:tr>
      <w:tr w:rsidR="00A27A78" w:rsidRPr="00AF1739" w:rsidTr="00567216">
        <w:trPr>
          <w:trHeight w:val="264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圆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(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 xml:space="preserve">　　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)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个</w:t>
            </w:r>
          </w:p>
        </w:tc>
      </w:tr>
      <w:tr w:rsidR="00A27A78" w:rsidRPr="00AF1739" w:rsidTr="00567216">
        <w:trPr>
          <w:trHeight w:val="425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三角形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27A78" w:rsidRPr="00AF1739" w:rsidRDefault="00A27A78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(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 xml:space="preserve">　　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)</w:t>
            </w:r>
            <w:r w:rsidRPr="00AF1739">
              <w:rPr>
                <w:rFonts w:ascii="Times New Roman" w:eastAsia="楷体" w:hAnsi="楷体"/>
                <w:color w:val="000000" w:themeColor="text1"/>
              </w:rPr>
              <w:t>个</w:t>
            </w:r>
          </w:p>
        </w:tc>
      </w:tr>
    </w:tbl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(2)(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最多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最少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和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同样多。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(3)(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的个数再加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个就和正方形一样多。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(4)</w:t>
      </w:r>
      <w:r w:rsidRPr="00AF1739">
        <w:rPr>
          <w:rFonts w:ascii="Times New Roman" w:eastAsia="楷体" w:hAnsi="楷体"/>
          <w:color w:val="000000" w:themeColor="text1"/>
        </w:rPr>
        <w:t>正方形和三角形一共有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六、画一画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Arial" w:eastAsia="黑体" w:hAnsi="黑体"/>
          <w:color w:val="000000" w:themeColor="text1"/>
        </w:rPr>
        <w:t>涂一涂。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在方格纸上画出一个长方形和一个三角形。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4BCD77F4" wp14:editId="247FA867">
            <wp:extent cx="3162240" cy="951480"/>
            <wp:effectExtent l="0" t="0" r="0" b="0"/>
            <wp:docPr id="78" name="LM1QXR71.eps" descr="id:21474855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62240" cy="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涂一涂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把下面的图形分别补成正方形。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06C4C50" wp14:editId="65B86B2F">
            <wp:extent cx="3162240" cy="964800"/>
            <wp:effectExtent l="0" t="0" r="0" b="0"/>
            <wp:docPr id="79" name="LM1QXR72.eps" descr="id:21474855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0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6224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七、按要求做一做。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在下图中画一条线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把它们分成两个三角形。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EF4C6E8" wp14:editId="3F7FB482">
            <wp:extent cx="533520" cy="545760"/>
            <wp:effectExtent l="0" t="0" r="0" b="0"/>
            <wp:docPr id="80" name="LM1QXR73.eps" descr="id:21474855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1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352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　　　</w:t>
      </w: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13CAD61" wp14:editId="2FD42706">
            <wp:extent cx="1015560" cy="545760"/>
            <wp:effectExtent l="0" t="0" r="0" b="0"/>
            <wp:docPr id="81" name="LM1QXR74.eps" descr="id:21474855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2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在下图中画一条线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把它们分成一个三角形和一个长方形。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8E9E146" wp14:editId="3F74414D">
            <wp:extent cx="1180440" cy="533520"/>
            <wp:effectExtent l="0" t="0" r="0" b="0"/>
            <wp:docPr id="82" name="LM1QXR75.eps" descr="id:21474855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8044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　　　</w:t>
      </w: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9F9FF03" wp14:editId="36B90057">
            <wp:extent cx="1015560" cy="749160"/>
            <wp:effectExtent l="0" t="0" r="0" b="0"/>
            <wp:docPr id="83" name="LM1QXR76.eps" descr="id:21474855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4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7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按要求在图形中画一条线。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color w:val="000000" w:themeColor="text1"/>
        </w:rPr>
        <w:t>分成两个相同的平行四边形。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24ED2CF" wp14:editId="54FA3ACC">
            <wp:extent cx="838080" cy="393120"/>
            <wp:effectExtent l="0" t="0" r="0" b="0"/>
            <wp:docPr id="84" name="LM1QXR77.eps" descr="id:21474855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5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3808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color w:val="000000" w:themeColor="text1"/>
        </w:rPr>
        <w:t>分成两个相同的三角形。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EAE77A8" wp14:editId="26312FD1">
            <wp:extent cx="902160" cy="457200"/>
            <wp:effectExtent l="0" t="0" r="0" b="0"/>
            <wp:docPr id="85" name="LM1QXR78.eps" descr="id:21474856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6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0216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(3)</w:t>
      </w:r>
      <w:r w:rsidRPr="00AF1739">
        <w:rPr>
          <w:rFonts w:ascii="Times New Roman" w:eastAsia="楷体" w:hAnsi="楷体"/>
          <w:color w:val="000000" w:themeColor="text1"/>
        </w:rPr>
        <w:t>分成两个相同的长方形。</w:t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480418DA" wp14:editId="603A3850">
            <wp:extent cx="558360" cy="571680"/>
            <wp:effectExtent l="0" t="0" r="0" b="0"/>
            <wp:docPr id="86" name="LM1QXR79.eps" descr="id:21474856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8360" cy="57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AF1739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A27A78" w:rsidRDefault="00A27A78">
      <w:r>
        <w:br w:type="page"/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宋体"/>
          <w:b/>
          <w:color w:val="000000" w:themeColor="text1"/>
          <w:sz w:val="30"/>
        </w:rPr>
        <w:lastRenderedPageBreak/>
        <w:t>第一单元</w:t>
      </w:r>
      <w:r w:rsidRPr="007B56EF">
        <w:rPr>
          <w:rFonts w:ascii="Times New Roman" w:eastAsia="楷体" w:hAnsi="楷体"/>
          <w:color w:val="000000" w:themeColor="text1"/>
          <w:sz w:val="30"/>
        </w:rPr>
        <w:t xml:space="preserve">　</w:t>
      </w:r>
      <w:r w:rsidRPr="007B56EF">
        <w:rPr>
          <w:rFonts w:eastAsia="方正兰亭中黑_GBK"/>
          <w:color w:val="000000" w:themeColor="text1"/>
          <w:sz w:val="30"/>
        </w:rPr>
        <w:t>综合练习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一、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圆　正方形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三角形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二、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</w:p>
    <w:p w:rsidR="00880D9D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三、</w:t>
      </w:r>
    </w:p>
    <w:p w:rsidR="00A27A78" w:rsidRPr="007B56EF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>
        <w:rPr>
          <w:noProof/>
        </w:rPr>
        <w:drawing>
          <wp:inline distT="0" distB="0" distL="0" distR="0" wp14:anchorId="1399444E" wp14:editId="79DE2170">
            <wp:extent cx="3641834" cy="315263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52267" cy="316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四、</w:t>
      </w:r>
      <w:r w:rsidRPr="007B56EF">
        <w:rPr>
          <w:rFonts w:ascii="宋体" w:eastAsia="宋体" w:hAnsi="宋体" w:cs="宋体" w:hint="eastAsia"/>
          <w:color w:val="000000" w:themeColor="text1"/>
        </w:rPr>
        <w:t>①⑦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宋体" w:eastAsia="宋体" w:hAnsi="宋体" w:cs="宋体" w:hint="eastAsia"/>
          <w:color w:val="000000" w:themeColor="text1"/>
        </w:rPr>
        <w:t>④⑩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宋体" w:eastAsia="宋体" w:hAnsi="宋体" w:cs="宋体" w:hint="eastAsia"/>
          <w:color w:val="000000" w:themeColor="text1"/>
        </w:rPr>
        <w:t>②⑤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宋体" w:eastAsia="宋体" w:hAnsi="宋体" w:cs="宋体" w:hint="eastAsia"/>
          <w:color w:val="000000" w:themeColor="text1"/>
        </w:rPr>
        <w:t>③⑨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宋体" w:eastAsia="宋体" w:hAnsi="宋体" w:cs="宋体" w:hint="eastAsia"/>
          <w:color w:val="000000" w:themeColor="text1"/>
        </w:rPr>
        <w:t>⑥⑧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五、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(1)4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(2)</w:t>
      </w:r>
      <w:r w:rsidRPr="007B56EF">
        <w:rPr>
          <w:rFonts w:ascii="Times New Roman" w:eastAsia="楷体" w:hAnsi="楷体"/>
          <w:color w:val="000000" w:themeColor="text1"/>
        </w:rPr>
        <w:t xml:space="preserve">长方　</w:t>
      </w: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(1)3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(2)</w:t>
      </w:r>
      <w:r w:rsidRPr="007B56EF">
        <w:rPr>
          <w:rFonts w:ascii="Times New Roman" w:eastAsia="楷体" w:hAnsi="楷体"/>
          <w:color w:val="000000" w:themeColor="text1"/>
        </w:rPr>
        <w:t>正方形　长方形　圆</w:t>
      </w:r>
    </w:p>
    <w:p w:rsidR="00A27A78" w:rsidRPr="007B56EF" w:rsidRDefault="00A27A78" w:rsidP="00A27A7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 xml:space="preserve">三角形　</w:t>
      </w:r>
      <w:r w:rsidRPr="007B56EF">
        <w:rPr>
          <w:rFonts w:ascii="Times New Roman" w:eastAsia="楷体" w:hAnsi="楷体"/>
          <w:color w:val="000000" w:themeColor="text1"/>
        </w:rPr>
        <w:t>(3)</w:t>
      </w:r>
      <w:r w:rsidRPr="007B56EF">
        <w:rPr>
          <w:rFonts w:ascii="Times New Roman" w:eastAsia="楷体" w:hAnsi="楷体"/>
          <w:color w:val="000000" w:themeColor="text1"/>
        </w:rPr>
        <w:t xml:space="preserve">长方形　</w:t>
      </w:r>
      <w:r w:rsidRPr="007B56EF">
        <w:rPr>
          <w:rFonts w:ascii="Times New Roman" w:eastAsia="楷体" w:hAnsi="楷体"/>
          <w:color w:val="000000" w:themeColor="text1"/>
        </w:rPr>
        <w:t>(4)12</w:t>
      </w:r>
    </w:p>
    <w:p w:rsidR="00880D9D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8D3EEE">
        <w:rPr>
          <w:rFonts w:ascii="Times New Roman" w:eastAsia="楷体" w:hAnsi="楷体"/>
        </w:rPr>
        <w:t>六、</w:t>
      </w:r>
    </w:p>
    <w:p w:rsidR="00880D9D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>
        <w:rPr>
          <w:rFonts w:ascii="Times New Roman" w:eastAsia="楷体" w:hAnsi="楷体" w:hint="eastAsia"/>
        </w:rPr>
        <w:t>1.</w:t>
      </w:r>
    </w:p>
    <w:p w:rsidR="00880D9D" w:rsidRPr="008D3EEE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>
        <w:rPr>
          <w:noProof/>
        </w:rPr>
        <w:drawing>
          <wp:inline distT="0" distB="0" distL="0" distR="0" wp14:anchorId="0C5612DE" wp14:editId="5D1E8412">
            <wp:extent cx="5278755" cy="14706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D9D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>
        <w:rPr>
          <w:rFonts w:ascii="Times New Roman" w:eastAsia="楷体" w:hAnsi="楷体"/>
        </w:rPr>
        <w:t>2.</w:t>
      </w:r>
      <w:r w:rsidRPr="00FD5B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76BD93EE" wp14:editId="61E11928">
            <wp:extent cx="5278755" cy="1499870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49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D9D" w:rsidRPr="008D3EEE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textAlignment w:val="center"/>
        <w:rPr>
          <w:rFonts w:ascii="Times New Roman" w:eastAsia="楷体" w:hAnsi="楷体"/>
        </w:rPr>
      </w:pPr>
      <w:r w:rsidRPr="008D3EEE">
        <w:rPr>
          <w:rFonts w:ascii="Times New Roman" w:eastAsia="楷体" w:hAnsi="楷体"/>
        </w:rPr>
        <w:t>七、</w:t>
      </w:r>
      <w:r>
        <w:rPr>
          <w:rFonts w:ascii="Times New Roman" w:eastAsia="楷体" w:hAnsi="楷体" w:hint="eastAsia"/>
        </w:rPr>
        <w:t>1.</w:t>
      </w:r>
      <w:r w:rsidRPr="00FD5B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138EEB93" wp14:editId="6CF02A49">
            <wp:extent cx="2581547" cy="792196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52270" cy="813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D9D" w:rsidRPr="008D3EEE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textAlignment w:val="center"/>
        <w:rPr>
          <w:rFonts w:ascii="Times New Roman" w:eastAsia="楷体" w:hAnsi="楷体"/>
        </w:rPr>
      </w:pPr>
      <w:r>
        <w:rPr>
          <w:rFonts w:ascii="Times New Roman" w:eastAsia="楷体" w:hAnsi="楷体"/>
        </w:rPr>
        <w:t>2</w:t>
      </w:r>
      <w:r>
        <w:rPr>
          <w:rFonts w:ascii="Times New Roman" w:eastAsia="楷体" w:hAnsi="楷体" w:hint="eastAsia"/>
        </w:rPr>
        <w:t>.</w:t>
      </w:r>
      <w:r>
        <w:rPr>
          <w:noProof/>
        </w:rPr>
        <w:drawing>
          <wp:inline distT="0" distB="0" distL="0" distR="0" wp14:anchorId="54932216" wp14:editId="2B8F91AA">
            <wp:extent cx="2766848" cy="61008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02714" cy="61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D9D" w:rsidRPr="008D3EEE" w:rsidRDefault="00880D9D" w:rsidP="00880D9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textAlignment w:val="center"/>
        <w:rPr>
          <w:rFonts w:ascii="Times New Roman" w:eastAsia="楷体" w:hAnsi="楷体"/>
        </w:rPr>
      </w:pPr>
      <w:r>
        <w:rPr>
          <w:rFonts w:ascii="Times New Roman" w:eastAsia="楷体" w:hAnsi="楷体"/>
        </w:rPr>
        <w:t>3</w:t>
      </w:r>
      <w:r>
        <w:rPr>
          <w:rFonts w:ascii="Times New Roman" w:eastAsia="楷体" w:hAnsi="楷体" w:hint="eastAsia"/>
        </w:rPr>
        <w:t>.</w:t>
      </w:r>
      <w:r>
        <w:rPr>
          <w:rFonts w:ascii="Times New Roman" w:eastAsia="楷体" w:hAnsi="楷体"/>
        </w:rPr>
        <w:t>(1)</w:t>
      </w:r>
      <w:r w:rsidRPr="00FD5B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D40146" wp14:editId="09419E18">
            <wp:extent cx="2297016" cy="501869"/>
            <wp:effectExtent l="0" t="0" r="825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71245" cy="518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D9D" w:rsidRDefault="00880D9D" w:rsidP="00880D9D">
      <w:pPr>
        <w:spacing w:line="360" w:lineRule="auto"/>
        <w:textAlignment w:val="center"/>
        <w:rPr>
          <w:rFonts w:ascii="Times New Roman" w:eastAsia="楷体" w:hAnsi="楷体"/>
        </w:rPr>
      </w:pPr>
      <w:r>
        <w:rPr>
          <w:rFonts w:ascii="Times New Roman" w:eastAsia="楷体" w:hAnsi="楷体"/>
        </w:rPr>
        <w:t>(2)</w:t>
      </w:r>
      <w:r w:rsidRPr="00FD5B75">
        <w:rPr>
          <w:noProof/>
        </w:rPr>
        <w:t xml:space="preserve"> </w:t>
      </w:r>
      <w:bookmarkStart w:id="0" w:name="_GoBack"/>
      <w:r>
        <w:rPr>
          <w:noProof/>
        </w:rPr>
        <w:drawing>
          <wp:inline distT="0" distB="0" distL="0" distR="0" wp14:anchorId="355AB305" wp14:editId="73929869">
            <wp:extent cx="1144787" cy="638832"/>
            <wp:effectExtent l="0" t="0" r="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75418" cy="6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80D9D" w:rsidRPr="00F9103E" w:rsidRDefault="00880D9D" w:rsidP="00880D9D">
      <w:pPr>
        <w:spacing w:line="360" w:lineRule="auto"/>
        <w:textAlignment w:val="center"/>
        <w:rPr>
          <w:color w:val="000000" w:themeColor="text1"/>
          <w:sz w:val="44"/>
          <w:szCs w:val="44"/>
        </w:rPr>
      </w:pPr>
      <w:r>
        <w:rPr>
          <w:rFonts w:ascii="Times New Roman" w:eastAsia="楷体" w:hAnsi="楷体"/>
        </w:rPr>
        <w:t>(3)</w:t>
      </w:r>
      <w:r w:rsidRPr="00FD5B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59EDECED" wp14:editId="17A738CF">
            <wp:extent cx="1769338" cy="581354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3140" cy="59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169" w:rsidRPr="00B50CDA" w:rsidRDefault="00647169" w:rsidP="00B50CDA"/>
    <w:sectPr w:rsidR="00647169" w:rsidRPr="00B50CDA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0D9D" w:rsidRDefault="00880D9D" w:rsidP="00880D9D">
      <w:r>
        <w:separator/>
      </w:r>
    </w:p>
  </w:endnote>
  <w:endnote w:type="continuationSeparator" w:id="0">
    <w:p w:rsidR="00880D9D" w:rsidRDefault="00880D9D" w:rsidP="00880D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0D9D" w:rsidRDefault="00880D9D" w:rsidP="00880D9D">
      <w:r>
        <w:separator/>
      </w:r>
    </w:p>
  </w:footnote>
  <w:footnote w:type="continuationSeparator" w:id="0">
    <w:p w:rsidR="00880D9D" w:rsidRDefault="00880D9D" w:rsidP="00880D9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doNotDisplayPageBoundaries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7A78"/>
    <w:rsid w:val="0008679E"/>
    <w:rsid w:val="00111A89"/>
    <w:rsid w:val="00126949"/>
    <w:rsid w:val="001815CC"/>
    <w:rsid w:val="001831FD"/>
    <w:rsid w:val="001B1B1F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880D9D"/>
    <w:rsid w:val="0097084F"/>
    <w:rsid w:val="009A6CB5"/>
    <w:rsid w:val="009B7D93"/>
    <w:rsid w:val="00A222A7"/>
    <w:rsid w:val="00A27A78"/>
    <w:rsid w:val="00A648BD"/>
    <w:rsid w:val="00A73B4C"/>
    <w:rsid w:val="00B023A0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2962660-F4A6-4CB0-B048-85543527B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7A78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Title"/>
    <w:basedOn w:val="a"/>
    <w:next w:val="a"/>
    <w:link w:val="Char"/>
    <w:uiPriority w:val="10"/>
    <w:qFormat/>
    <w:rsid w:val="00A27A78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Cs w:val="32"/>
    </w:rPr>
  </w:style>
  <w:style w:type="character" w:customStyle="1" w:styleId="Char">
    <w:name w:val="标题 Char"/>
    <w:basedOn w:val="a0"/>
    <w:link w:val="a4"/>
    <w:uiPriority w:val="10"/>
    <w:rsid w:val="00A27A78"/>
    <w:rPr>
      <w:rFonts w:asciiTheme="majorHAnsi" w:hAnsiTheme="majorHAnsi" w:cstheme="majorBidi"/>
      <w:b/>
      <w:bCs/>
      <w:color w:val="000000"/>
      <w:sz w:val="32"/>
      <w:szCs w:val="32"/>
    </w:rPr>
  </w:style>
  <w:style w:type="paragraph" w:styleId="a5">
    <w:name w:val="header"/>
    <w:basedOn w:val="a"/>
    <w:link w:val="Char0"/>
    <w:unhideWhenUsed/>
    <w:rsid w:val="00880D9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880D9D"/>
    <w:rPr>
      <w:rFonts w:ascii="NEU-BZ-S92" w:eastAsia="方正楷体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1"/>
    <w:unhideWhenUsed/>
    <w:rsid w:val="00880D9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880D9D"/>
    <w:rPr>
      <w:rFonts w:ascii="NEU-BZ-S92" w:eastAsia="方正楷体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61</TotalTime>
  <Pages>7</Pages>
  <Words>742</Words>
  <Characters>414</Characters>
  <Application>Microsoft Office Word</Application>
  <DocSecurity>0</DocSecurity>
  <Lines>3</Lines>
  <Paragraphs>2</Paragraphs>
  <ScaleCrop>false</ScaleCrop>
  <Company>微软中国</Company>
  <LinksUpToDate>false</LinksUpToDate>
  <CharactersWithSpaces>1154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2026-02-09T09:50:00Z</dcterms:created>
  <dcterms:modified xsi:type="dcterms:W3CDTF">2026-02-09T10:56:00Z</dcterms:modified>
</cp:coreProperties>
</file>